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5BA951EA" w:rsidR="004B1C68" w:rsidRPr="004B6819" w:rsidRDefault="00A15F25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>
        <w:rPr>
          <w:rStyle w:val="head-activityType"/>
          <w:color w:val="000000" w:themeColor="text1"/>
          <w:sz w:val="36"/>
          <w:szCs w:val="36"/>
        </w:rPr>
        <w:t>Progress</w:t>
      </w:r>
      <w:r w:rsidR="000538B0">
        <w:rPr>
          <w:rStyle w:val="head-activityType"/>
          <w:color w:val="000000" w:themeColor="text1"/>
          <w:sz w:val="36"/>
          <w:szCs w:val="36"/>
        </w:rPr>
        <w:t xml:space="preserve"> </w:t>
      </w:r>
      <w:r w:rsidR="009D3B5A">
        <w:rPr>
          <w:rStyle w:val="head-activityType"/>
          <w:color w:val="000000" w:themeColor="text1"/>
          <w:sz w:val="36"/>
          <w:szCs w:val="36"/>
        </w:rPr>
        <w:t>3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="004B1C68"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39D10D92" w:rsidR="0045796A" w:rsidRDefault="0045796A" w:rsidP="000538B0">
      <w:pPr>
        <w:pStyle w:val="instruction"/>
      </w:pPr>
      <w:r>
        <w:t>1</w:t>
      </w:r>
      <w:r>
        <w:tab/>
      </w:r>
      <w:r w:rsidR="000538B0">
        <w:t xml:space="preserve">Look </w:t>
      </w:r>
      <w:r w:rsidR="000538B0" w:rsidRPr="00780473">
        <w:t>and</w:t>
      </w:r>
      <w:r w:rsidR="000538B0">
        <w:t xml:space="preserve"> number.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0538B0" w14:paraId="434B5ED2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03F7A79E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8AFFEB" wp14:editId="0707E247">
                  <wp:extent cx="1038680" cy="907823"/>
                  <wp:effectExtent l="0" t="0" r="3175" b="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680" cy="907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EE61B3C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6184B1B" wp14:editId="0D916438">
                  <wp:extent cx="945515" cy="1001547"/>
                  <wp:effectExtent l="0" t="0" r="0" b="1905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8478" cy="1004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CAFA78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A72FD0" wp14:editId="56E47F1F">
                  <wp:extent cx="1168757" cy="1005840"/>
                  <wp:effectExtent l="0" t="0" r="0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403" cy="1011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9BB0B56" w14:textId="77777777" w:rsidR="000538B0" w:rsidRPr="00117BF5" w:rsidRDefault="000538B0" w:rsidP="00331079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2956DB98" w14:textId="77777777" w:rsidR="009D3B5A" w:rsidRDefault="009D3B5A" w:rsidP="009D3B5A">
            <w:pPr>
              <w:pStyle w:val="activity-numbered--table"/>
              <w:rPr>
                <w:rStyle w:val="wol"/>
                <w:rFonts w:cs="Times New Roman"/>
                <w:bCs w:val="0"/>
              </w:rPr>
            </w:pPr>
            <w:r>
              <w:t>bedroom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04332BB7" w14:textId="77777777" w:rsidR="009D3B5A" w:rsidRDefault="009D3B5A" w:rsidP="009D3B5A">
            <w:pPr>
              <w:pStyle w:val="activity-numbered--table"/>
              <w:rPr>
                <w:rStyle w:val="wol"/>
              </w:rPr>
            </w:pPr>
            <w:r>
              <w:t>horse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3A20C89F" w14:textId="77777777" w:rsidR="009D3B5A" w:rsidRDefault="009D3B5A" w:rsidP="009D3B5A">
            <w:pPr>
              <w:pStyle w:val="activity-numbered--table"/>
              <w:rPr>
                <w:rStyle w:val="wol"/>
              </w:rPr>
            </w:pPr>
            <w:r>
              <w:t>wardrobe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16BD5DFF" w14:textId="77777777" w:rsidR="009D3B5A" w:rsidRDefault="009D3B5A" w:rsidP="009D3B5A">
            <w:pPr>
              <w:pStyle w:val="activity-numbered--table"/>
              <w:rPr>
                <w:rStyle w:val="wol"/>
              </w:rPr>
            </w:pPr>
            <w:r>
              <w:t>noisy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  <w:p w14:paraId="79CBB821" w14:textId="77777777" w:rsidR="009D3B5A" w:rsidRDefault="009D3B5A" w:rsidP="009D3B5A">
            <w:pPr>
              <w:pStyle w:val="activity-numbered--table"/>
            </w:pPr>
            <w:r>
              <w:t>bathroom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  <w:r>
              <w:t xml:space="preserve"> </w:t>
            </w:r>
          </w:p>
          <w:p w14:paraId="7ACDC6AA" w14:textId="1763C88C" w:rsidR="000538B0" w:rsidRPr="001F1EEA" w:rsidRDefault="009D3B5A" w:rsidP="009D3B5A">
            <w:pPr>
              <w:pStyle w:val="activity-numbered--table"/>
              <w:rPr>
                <w:u w:val="single" w:color="000000"/>
              </w:rPr>
            </w:pPr>
            <w:r>
              <w:t>dirty</w:t>
            </w:r>
            <w:r w:rsidRPr="00117BF5">
              <w:t xml:space="preserve"> </w:t>
            </w:r>
            <w:r w:rsidRPr="004727DA">
              <w:rPr>
                <w:rStyle w:val="wol"/>
              </w:rPr>
              <w:t>     </w:t>
            </w:r>
          </w:p>
        </w:tc>
      </w:tr>
      <w:tr w:rsidR="000538B0" w:rsidRPr="00685431" w14:paraId="2DF8BF55" w14:textId="77777777" w:rsidTr="000538B0">
        <w:trPr>
          <w:cantSplit/>
          <w:trHeight w:val="397"/>
        </w:trPr>
        <w:tc>
          <w:tcPr>
            <w:tcW w:w="1984" w:type="dxa"/>
            <w:vAlign w:val="center"/>
          </w:tcPr>
          <w:p w14:paraId="3D8169E4" w14:textId="77777777" w:rsidR="000538B0" w:rsidRPr="00685431" w:rsidRDefault="000538B0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28C8343C" w14:textId="77777777" w:rsidR="000538B0" w:rsidRPr="00685431" w:rsidRDefault="000538B0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2388A48F" w14:textId="77777777" w:rsidR="000538B0" w:rsidRPr="00685431" w:rsidRDefault="000538B0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4C1DD5B8" w14:textId="77777777" w:rsidR="000538B0" w:rsidRDefault="000538B0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2F9CD088" w14:textId="77777777" w:rsidR="000538B0" w:rsidRDefault="000538B0" w:rsidP="00331079">
            <w:pPr>
              <w:pStyle w:val="activity-numbered--centered"/>
            </w:pPr>
          </w:p>
        </w:tc>
      </w:tr>
      <w:tr w:rsidR="000538B0" w14:paraId="166022BC" w14:textId="77777777" w:rsidTr="00331079">
        <w:trPr>
          <w:cantSplit/>
          <w:trHeight w:val="1757"/>
        </w:trPr>
        <w:tc>
          <w:tcPr>
            <w:tcW w:w="1984" w:type="dxa"/>
            <w:vAlign w:val="center"/>
          </w:tcPr>
          <w:p w14:paraId="3AD0F61F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64BEF9C" wp14:editId="47D7BAB3">
                  <wp:extent cx="1144142" cy="960120"/>
                  <wp:effectExtent l="0" t="0" r="0" b="508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995" cy="967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D7EDFB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1F95F5" wp14:editId="6DAEB0D9">
                  <wp:extent cx="808355" cy="1036981"/>
                  <wp:effectExtent l="0" t="0" r="4445" b="444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0174" cy="1039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7599B98" w14:textId="77777777" w:rsidR="000538B0" w:rsidRDefault="000538B0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5D5819" wp14:editId="2DF05AEB">
                  <wp:extent cx="1178614" cy="722376"/>
                  <wp:effectExtent l="0" t="0" r="2540" b="1905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194" cy="725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3B2D28A" w14:textId="77777777" w:rsidR="000538B0" w:rsidRDefault="000538B0" w:rsidP="00331079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E43B413" w14:textId="77777777" w:rsidR="000538B0" w:rsidRDefault="000538B0" w:rsidP="00331079">
            <w:pPr>
              <w:rPr>
                <w:noProof/>
              </w:rPr>
            </w:pPr>
          </w:p>
        </w:tc>
      </w:tr>
      <w:tr w:rsidR="000538B0" w14:paraId="69B96CAC" w14:textId="77777777" w:rsidTr="000538B0">
        <w:trPr>
          <w:cantSplit/>
          <w:trHeight w:val="397"/>
        </w:trPr>
        <w:tc>
          <w:tcPr>
            <w:tcW w:w="1984" w:type="dxa"/>
            <w:vAlign w:val="center"/>
          </w:tcPr>
          <w:p w14:paraId="01213402" w14:textId="77777777" w:rsidR="000538B0" w:rsidRDefault="000538B0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71D4DC8F" w14:textId="77777777" w:rsidR="000538B0" w:rsidRDefault="000538B0" w:rsidP="00331079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0E1E3DC2" w14:textId="77777777" w:rsidR="000538B0" w:rsidRDefault="000538B0" w:rsidP="00331079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3933F865" w14:textId="77777777" w:rsidR="000538B0" w:rsidRDefault="000538B0" w:rsidP="00331079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9CD0805" w14:textId="77777777" w:rsidR="000538B0" w:rsidRDefault="000538B0" w:rsidP="00331079">
            <w:pPr>
              <w:pStyle w:val="activity-numbered--centered"/>
            </w:pPr>
          </w:p>
        </w:tc>
      </w:tr>
    </w:tbl>
    <w:p w14:paraId="1F863F1F" w14:textId="77777777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717EA60D" w14:textId="542F626B" w:rsidR="00351655" w:rsidRPr="0045796A" w:rsidRDefault="00351655" w:rsidP="00351655">
      <w:pPr>
        <w:pStyle w:val="instruction"/>
      </w:pPr>
      <w:r>
        <w:t>2</w:t>
      </w:r>
      <w:r>
        <w:tab/>
      </w:r>
      <w:r w:rsidR="00F81DB4">
        <w:t>Look</w:t>
      </w:r>
      <w:r w:rsidRPr="00B96EB6">
        <w:t xml:space="preserve"> and tick </w:t>
      </w:r>
      <w:r w:rsidRPr="00B96EB6">
        <w:rPr>
          <w:noProof/>
          <w:position w:val="-6"/>
          <w:lang w:eastAsia="es-ES"/>
        </w:rPr>
        <w:drawing>
          <wp:inline distT="0" distB="0" distL="0" distR="0" wp14:anchorId="24D2FE59" wp14:editId="4D746B3B">
            <wp:extent cx="177800" cy="203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96EB6">
        <w:t>.</w:t>
      </w:r>
    </w:p>
    <w:tbl>
      <w:tblPr>
        <w:tblStyle w:val="TableGrid"/>
        <w:tblW w:w="9338" w:type="dxa"/>
        <w:tblInd w:w="284" w:type="dxa"/>
        <w:tblLook w:val="04A0" w:firstRow="1" w:lastRow="0" w:firstColumn="1" w:lastColumn="0" w:noHBand="0" w:noVBand="1"/>
      </w:tblPr>
      <w:tblGrid>
        <w:gridCol w:w="1922"/>
        <w:gridCol w:w="7416"/>
      </w:tblGrid>
      <w:tr w:rsidR="00351655" w14:paraId="3BFBA226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22B543ED" w14:textId="77777777" w:rsidR="00351655" w:rsidRDefault="00351655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8656" behindDoc="0" locked="0" layoutInCell="1" allowOverlap="1" wp14:anchorId="06429A8B" wp14:editId="737EDC79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30480</wp:posOffset>
                  </wp:positionV>
                  <wp:extent cx="1078865" cy="799465"/>
                  <wp:effectExtent l="0" t="0" r="635" b="635"/>
                  <wp:wrapNone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865" cy="799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1EFB90AC" w14:textId="77777777" w:rsidR="00351655" w:rsidRPr="007631ED" w:rsidRDefault="00351655" w:rsidP="00331079">
            <w:pPr>
              <w:pStyle w:val="activity-numbered--mpc4"/>
              <w:spacing w:before="160"/>
              <w:rPr>
                <w:sz w:val="28"/>
                <w:szCs w:val="28"/>
              </w:rPr>
            </w:pPr>
            <w:r w:rsidRPr="007631ED">
              <w:rPr>
                <w:sz w:val="28"/>
                <w:szCs w:val="28"/>
              </w:rPr>
              <w:t>1</w:t>
            </w:r>
            <w:r w:rsidRPr="007631ED">
              <w:rPr>
                <w:sz w:val="28"/>
                <w:szCs w:val="28"/>
              </w:rPr>
              <w:tab/>
            </w:r>
          </w:p>
          <w:p w14:paraId="4451D80E" w14:textId="77777777" w:rsidR="00351655" w:rsidRDefault="00351655" w:rsidP="00331079">
            <w:pPr>
              <w:pStyle w:val="activity-numbered"/>
            </w:pPr>
            <w:r w:rsidRPr="007631ED">
              <w:rPr>
                <w:szCs w:val="28"/>
              </w:rPr>
              <w:t>A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>
              <w:t>clean</w:t>
            </w:r>
          </w:p>
          <w:p w14:paraId="2FFA9A3B" w14:textId="73BA1202" w:rsidR="00351655" w:rsidRPr="007631ED" w:rsidRDefault="00351655" w:rsidP="00331079">
            <w:pPr>
              <w:pStyle w:val="activity-numbered"/>
              <w:rPr>
                <w:szCs w:val="28"/>
              </w:rPr>
            </w:pP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quiet</w:t>
            </w:r>
          </w:p>
        </w:tc>
      </w:tr>
      <w:tr w:rsidR="00351655" w14:paraId="32D27916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3F88680B" w14:textId="77777777" w:rsidR="00351655" w:rsidRDefault="00351655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19680" behindDoc="0" locked="0" layoutInCell="1" allowOverlap="1" wp14:anchorId="6A842CDA" wp14:editId="6CDAA5B2">
                  <wp:simplePos x="0" y="0"/>
                  <wp:positionH relativeFrom="column">
                    <wp:posOffset>-5080</wp:posOffset>
                  </wp:positionH>
                  <wp:positionV relativeFrom="paragraph">
                    <wp:posOffset>38735</wp:posOffset>
                  </wp:positionV>
                  <wp:extent cx="1110615" cy="697230"/>
                  <wp:effectExtent l="0" t="0" r="0" b="1270"/>
                  <wp:wrapNone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15" cy="697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6F0C3879" w14:textId="77777777" w:rsidR="00351655" w:rsidRPr="007631ED" w:rsidRDefault="00351655" w:rsidP="00331079">
            <w:pPr>
              <w:pStyle w:val="activity-numbered--mpc4"/>
              <w:spacing w:before="160"/>
              <w:rPr>
                <w:sz w:val="28"/>
                <w:szCs w:val="28"/>
              </w:rPr>
            </w:pPr>
            <w:r w:rsidRPr="007631ED">
              <w:rPr>
                <w:sz w:val="28"/>
                <w:szCs w:val="28"/>
              </w:rPr>
              <w:t>2</w:t>
            </w:r>
            <w:r w:rsidRPr="007631ED">
              <w:rPr>
                <w:sz w:val="28"/>
                <w:szCs w:val="28"/>
              </w:rPr>
              <w:tab/>
            </w:r>
          </w:p>
          <w:p w14:paraId="012A90FF" w14:textId="77777777" w:rsidR="00351655" w:rsidRDefault="00351655" w:rsidP="00331079">
            <w:pPr>
              <w:pStyle w:val="activity-numbered"/>
            </w:pPr>
            <w:r w:rsidRPr="007631ED">
              <w:rPr>
                <w:szCs w:val="28"/>
              </w:rPr>
              <w:t>A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>
              <w:t>chicken</w:t>
            </w:r>
          </w:p>
          <w:p w14:paraId="0FC92664" w14:textId="270EE316" w:rsidR="00351655" w:rsidRPr="007631ED" w:rsidRDefault="00351655" w:rsidP="00331079">
            <w:pPr>
              <w:pStyle w:val="activity-numbered"/>
              <w:rPr>
                <w:szCs w:val="28"/>
              </w:rPr>
            </w:pP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bird</w:t>
            </w:r>
          </w:p>
        </w:tc>
      </w:tr>
      <w:tr w:rsidR="00351655" w14:paraId="7D773D9B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4F7C01A8" w14:textId="77777777" w:rsidR="00351655" w:rsidRDefault="00351655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0704" behindDoc="0" locked="0" layoutInCell="1" allowOverlap="1" wp14:anchorId="4C8B8366" wp14:editId="6CB90451">
                  <wp:simplePos x="0" y="0"/>
                  <wp:positionH relativeFrom="column">
                    <wp:posOffset>97155</wp:posOffset>
                  </wp:positionH>
                  <wp:positionV relativeFrom="paragraph">
                    <wp:posOffset>10795</wp:posOffset>
                  </wp:positionV>
                  <wp:extent cx="885825" cy="758190"/>
                  <wp:effectExtent l="0" t="0" r="3175" b="3810"/>
                  <wp:wrapNone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758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63585A81" w14:textId="77777777" w:rsidR="00351655" w:rsidRPr="007631ED" w:rsidRDefault="00351655" w:rsidP="00331079">
            <w:pPr>
              <w:pStyle w:val="activity-numbered--mpc4"/>
              <w:spacing w:before="160"/>
              <w:rPr>
                <w:sz w:val="28"/>
                <w:szCs w:val="28"/>
              </w:rPr>
            </w:pPr>
            <w:r w:rsidRPr="007631ED">
              <w:rPr>
                <w:sz w:val="28"/>
                <w:szCs w:val="28"/>
              </w:rPr>
              <w:t>3</w:t>
            </w:r>
            <w:r w:rsidRPr="007631ED">
              <w:rPr>
                <w:sz w:val="28"/>
                <w:szCs w:val="28"/>
              </w:rPr>
              <w:tab/>
            </w:r>
          </w:p>
          <w:p w14:paraId="2B004703" w14:textId="77777777" w:rsidR="00351655" w:rsidRDefault="00351655" w:rsidP="00331079">
            <w:pPr>
              <w:pStyle w:val="activity-numbered"/>
            </w:pPr>
            <w:r w:rsidRPr="007631ED">
              <w:rPr>
                <w:szCs w:val="28"/>
              </w:rPr>
              <w:t>A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>
              <w:t>bed</w:t>
            </w:r>
          </w:p>
          <w:p w14:paraId="1DF5E5A2" w14:textId="42C8C37C" w:rsidR="00351655" w:rsidRPr="007631ED" w:rsidRDefault="00351655" w:rsidP="00331079">
            <w:pPr>
              <w:pStyle w:val="activity-numbered"/>
              <w:rPr>
                <w:szCs w:val="28"/>
              </w:rPr>
            </w:pP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wall</w:t>
            </w:r>
          </w:p>
        </w:tc>
      </w:tr>
      <w:tr w:rsidR="00351655" w14:paraId="57A92759" w14:textId="77777777" w:rsidTr="00331079">
        <w:trPr>
          <w:trHeight w:val="1418"/>
        </w:trPr>
        <w:tc>
          <w:tcPr>
            <w:tcW w:w="1922" w:type="dxa"/>
            <w:vAlign w:val="center"/>
          </w:tcPr>
          <w:p w14:paraId="628367A1" w14:textId="77777777" w:rsidR="00351655" w:rsidRDefault="00351655" w:rsidP="00331079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21728" behindDoc="0" locked="0" layoutInCell="1" allowOverlap="1" wp14:anchorId="7804D43D" wp14:editId="11863384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8255</wp:posOffset>
                  </wp:positionV>
                  <wp:extent cx="1081405" cy="762635"/>
                  <wp:effectExtent l="0" t="0" r="0" b="0"/>
                  <wp:wrapNone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762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416" w:type="dxa"/>
          </w:tcPr>
          <w:p w14:paraId="662B834C" w14:textId="77777777" w:rsidR="00351655" w:rsidRPr="007631ED" w:rsidRDefault="00351655" w:rsidP="00331079">
            <w:pPr>
              <w:pStyle w:val="activity-numbered--mpc4"/>
              <w:spacing w:before="160"/>
              <w:rPr>
                <w:sz w:val="28"/>
                <w:szCs w:val="28"/>
              </w:rPr>
            </w:pPr>
            <w:r w:rsidRPr="007631ED">
              <w:rPr>
                <w:sz w:val="28"/>
                <w:szCs w:val="28"/>
              </w:rPr>
              <w:t>4</w:t>
            </w:r>
            <w:r w:rsidRPr="007631ED">
              <w:rPr>
                <w:sz w:val="28"/>
                <w:szCs w:val="28"/>
              </w:rPr>
              <w:tab/>
            </w:r>
          </w:p>
          <w:p w14:paraId="6A8AB727" w14:textId="77777777" w:rsidR="00351655" w:rsidRDefault="00351655" w:rsidP="00331079">
            <w:pPr>
              <w:pStyle w:val="activity-numbered"/>
            </w:pPr>
            <w:r w:rsidRPr="007631ED">
              <w:rPr>
                <w:szCs w:val="28"/>
              </w:rPr>
              <w:t>A</w:t>
            </w:r>
            <w:r w:rsidRPr="007631ED">
              <w:rPr>
                <w:szCs w:val="28"/>
              </w:rPr>
              <w:tab/>
            </w:r>
            <w:r w:rsidRPr="00B96EB6">
              <w:rPr>
                <w:rStyle w:val="checkbox"/>
              </w:rPr>
              <w:t>☐</w:t>
            </w:r>
            <w:r w:rsidRPr="00B96EB6">
              <w:t> </w:t>
            </w:r>
            <w:r>
              <w:t>downstairs</w:t>
            </w:r>
          </w:p>
          <w:p w14:paraId="23679418" w14:textId="5399E138" w:rsidR="00351655" w:rsidRPr="007631ED" w:rsidRDefault="00351655" w:rsidP="00331079">
            <w:pPr>
              <w:pStyle w:val="activity-numbered"/>
              <w:rPr>
                <w:szCs w:val="28"/>
              </w:rPr>
            </w:pP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 xml:space="preserve"> upstairs</w:t>
            </w:r>
          </w:p>
        </w:tc>
      </w:tr>
    </w:tbl>
    <w:p w14:paraId="1C084FA2" w14:textId="0F5757E1" w:rsidR="0045796A" w:rsidRDefault="00351655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F1429A9" w14:textId="77777777" w:rsidR="00351655" w:rsidRPr="00FE7652" w:rsidRDefault="00351655" w:rsidP="00351655">
      <w:pPr>
        <w:pStyle w:val="instruction"/>
        <w:spacing w:after="120"/>
      </w:pPr>
      <w:r w:rsidRPr="00FE7652">
        <w:t>3</w:t>
      </w:r>
      <w:r w:rsidRPr="00FE7652">
        <w:tab/>
      </w:r>
      <w:r w:rsidRPr="00B96EB6">
        <w:t>Look and circle.</w:t>
      </w:r>
    </w:p>
    <w:tbl>
      <w:tblPr>
        <w:tblW w:w="9291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345"/>
        <w:gridCol w:w="2835"/>
      </w:tblGrid>
      <w:tr w:rsidR="00351655" w14:paraId="3C6B36DE" w14:textId="77777777" w:rsidTr="00D64E0B">
        <w:trPr>
          <w:cantSplit/>
          <w:trHeight w:val="1418"/>
        </w:trPr>
        <w:tc>
          <w:tcPr>
            <w:tcW w:w="3111" w:type="dxa"/>
            <w:vAlign w:val="center"/>
          </w:tcPr>
          <w:p w14:paraId="238F2FD5" w14:textId="77777777" w:rsidR="00351655" w:rsidRDefault="0035165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4F76F5" wp14:editId="0EAAAB8C">
                  <wp:extent cx="875329" cy="804530"/>
                  <wp:effectExtent l="0" t="0" r="127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329" cy="804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vAlign w:val="center"/>
          </w:tcPr>
          <w:p w14:paraId="472AC663" w14:textId="77777777" w:rsidR="00351655" w:rsidRDefault="00351655" w:rsidP="00D64E0B">
            <w:pPr>
              <w:ind w:left="170"/>
            </w:pPr>
            <w:r>
              <w:rPr>
                <w:noProof/>
              </w:rPr>
              <w:drawing>
                <wp:inline distT="0" distB="0" distL="0" distR="0" wp14:anchorId="668C1799" wp14:editId="5CAFD196">
                  <wp:extent cx="1848953" cy="667512"/>
                  <wp:effectExtent l="0" t="0" r="5715" b="5715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1865" cy="675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Align w:val="center"/>
          </w:tcPr>
          <w:p w14:paraId="4F098CCB" w14:textId="77777777" w:rsidR="00351655" w:rsidRDefault="0035165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70DA72" wp14:editId="242BAB05">
                  <wp:extent cx="950976" cy="819302"/>
                  <wp:effectExtent l="0" t="0" r="1905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0576" cy="8275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1655" w:rsidRPr="00685431" w14:paraId="7B1EC61C" w14:textId="77777777" w:rsidTr="00D64E0B">
        <w:trPr>
          <w:cantSplit/>
          <w:trHeight w:val="850"/>
        </w:trPr>
        <w:tc>
          <w:tcPr>
            <w:tcW w:w="3111" w:type="dxa"/>
            <w:vAlign w:val="center"/>
          </w:tcPr>
          <w:p w14:paraId="22139940" w14:textId="77777777" w:rsidR="00351655" w:rsidRPr="00F51CF0" w:rsidRDefault="00351655" w:rsidP="00351655">
            <w:pPr>
              <w:pStyle w:val="activity-numbered--table"/>
            </w:pPr>
            <w:r>
              <w:t>1</w:t>
            </w:r>
            <w:r>
              <w:tab/>
            </w:r>
            <w:r>
              <w:rPr>
                <w:b/>
              </w:rPr>
              <w:t>He is</w:t>
            </w:r>
            <w:r>
              <w:t xml:space="preserve"> / </w:t>
            </w:r>
            <w:r>
              <w:rPr>
                <w:b/>
              </w:rPr>
              <w:t>Is he</w:t>
            </w:r>
          </w:p>
          <w:p w14:paraId="30C52299" w14:textId="27D0DE4E" w:rsidR="00351655" w:rsidRPr="00685431" w:rsidRDefault="00351655" w:rsidP="00351655">
            <w:pPr>
              <w:pStyle w:val="activity-numbered--table"/>
              <w:spacing w:line="300" w:lineRule="exact"/>
            </w:pPr>
            <w:r>
              <w:tab/>
              <w:t>In the kitchen?</w:t>
            </w:r>
          </w:p>
        </w:tc>
        <w:tc>
          <w:tcPr>
            <w:tcW w:w="3345" w:type="dxa"/>
            <w:vAlign w:val="center"/>
          </w:tcPr>
          <w:p w14:paraId="47E6AD7E" w14:textId="47BAFEF0" w:rsidR="00351655" w:rsidRDefault="00351655" w:rsidP="00351655">
            <w:pPr>
              <w:pStyle w:val="activity-numbered--centered"/>
              <w:jc w:val="left"/>
              <w:rPr>
                <w:bCs w:val="0"/>
              </w:rPr>
            </w:pPr>
            <w:r>
              <w:t>2</w:t>
            </w:r>
            <w:r>
              <w:tab/>
              <w:t>It’s</w:t>
            </w:r>
            <w:r>
              <w:rPr>
                <w:b/>
              </w:rPr>
              <w:t xml:space="preserve"> in </w:t>
            </w:r>
            <w:r w:rsidR="00F81DB4">
              <w:t>/</w:t>
            </w:r>
            <w:r>
              <w:rPr>
                <w:b/>
              </w:rPr>
              <w:t xml:space="preserve"> on</w:t>
            </w:r>
            <w:r w:rsidRPr="007C158F">
              <w:rPr>
                <w:bCs w:val="0"/>
              </w:rPr>
              <w:t xml:space="preserve"> the</w:t>
            </w:r>
          </w:p>
          <w:p w14:paraId="767FE0D2" w14:textId="779A9B21" w:rsidR="00351655" w:rsidRPr="00685431" w:rsidRDefault="00351655" w:rsidP="00351655">
            <w:pPr>
              <w:pStyle w:val="activity-numbered--centered"/>
              <w:jc w:val="left"/>
            </w:pPr>
            <w:r>
              <w:rPr>
                <w:bCs w:val="0"/>
              </w:rPr>
              <w:tab/>
            </w:r>
            <w:r w:rsidRPr="007C158F">
              <w:rPr>
                <w:bCs w:val="0"/>
              </w:rPr>
              <w:t>wardrobe.</w:t>
            </w:r>
          </w:p>
        </w:tc>
        <w:tc>
          <w:tcPr>
            <w:tcW w:w="2835" w:type="dxa"/>
            <w:vAlign w:val="center"/>
          </w:tcPr>
          <w:p w14:paraId="6C4EB3D1" w14:textId="1BB43E64" w:rsidR="00351655" w:rsidRPr="00F51CF0" w:rsidRDefault="00351655" w:rsidP="00351655">
            <w:pPr>
              <w:pStyle w:val="activity-numbered--table"/>
            </w:pPr>
            <w:r>
              <w:t>3</w:t>
            </w:r>
            <w:r>
              <w:tab/>
              <w:t xml:space="preserve">Are </w:t>
            </w:r>
            <w:r>
              <w:rPr>
                <w:b/>
              </w:rPr>
              <w:t xml:space="preserve">it </w:t>
            </w:r>
            <w:r w:rsidR="00F81DB4">
              <w:t>/</w:t>
            </w:r>
            <w:r>
              <w:rPr>
                <w:b/>
              </w:rPr>
              <w:t xml:space="preserve"> they</w:t>
            </w:r>
          </w:p>
          <w:p w14:paraId="26D2AC0A" w14:textId="40627455" w:rsidR="00351655" w:rsidRPr="00685431" w:rsidRDefault="00351655" w:rsidP="00351655">
            <w:pPr>
              <w:pStyle w:val="activity-numbered--centered"/>
              <w:jc w:val="left"/>
            </w:pPr>
            <w:r>
              <w:tab/>
              <w:t>mice?</w:t>
            </w:r>
          </w:p>
        </w:tc>
      </w:tr>
      <w:tr w:rsidR="00351655" w14:paraId="6F7E38BA" w14:textId="77777777" w:rsidTr="00D64E0B">
        <w:trPr>
          <w:cantSplit/>
          <w:trHeight w:val="1418"/>
        </w:trPr>
        <w:tc>
          <w:tcPr>
            <w:tcW w:w="3111" w:type="dxa"/>
            <w:vAlign w:val="center"/>
          </w:tcPr>
          <w:p w14:paraId="66A30F23" w14:textId="77777777" w:rsidR="00351655" w:rsidRDefault="0035165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122EA9A" wp14:editId="2FFC6E0F">
                  <wp:extent cx="1143000" cy="825499"/>
                  <wp:effectExtent l="0" t="0" r="0" b="63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4236" cy="840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5" w:type="dxa"/>
            <w:vAlign w:val="center"/>
          </w:tcPr>
          <w:p w14:paraId="1888B25F" w14:textId="77777777" w:rsidR="00351655" w:rsidRDefault="0035165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FB9C75" wp14:editId="15E62CDC">
                  <wp:extent cx="1211961" cy="818073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493" cy="819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vAlign w:val="center"/>
          </w:tcPr>
          <w:p w14:paraId="4F2F9544" w14:textId="77777777" w:rsidR="00351655" w:rsidRDefault="00351655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DD9A0F" wp14:editId="32ABEE70">
                  <wp:extent cx="1399032" cy="808815"/>
                  <wp:effectExtent l="0" t="0" r="0" b="444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911" cy="819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61D1" w14:paraId="22CD0D2A" w14:textId="77777777" w:rsidTr="00D64E0B">
        <w:trPr>
          <w:cantSplit/>
          <w:trHeight w:val="850"/>
        </w:trPr>
        <w:tc>
          <w:tcPr>
            <w:tcW w:w="3111" w:type="dxa"/>
            <w:vAlign w:val="center"/>
          </w:tcPr>
          <w:p w14:paraId="42F519C1" w14:textId="77777777" w:rsidR="007961D1" w:rsidRPr="00F51CF0" w:rsidRDefault="007961D1" w:rsidP="007961D1">
            <w:pPr>
              <w:pStyle w:val="activity-numbered--table"/>
            </w:pPr>
            <w:r>
              <w:t>4</w:t>
            </w:r>
            <w:r>
              <w:tab/>
            </w:r>
            <w:r>
              <w:rPr>
                <w:b/>
              </w:rPr>
              <w:t>They’re</w:t>
            </w:r>
            <w:r>
              <w:t xml:space="preserve"> / </w:t>
            </w:r>
            <w:r>
              <w:rPr>
                <w:b/>
              </w:rPr>
              <w:t>It’s</w:t>
            </w:r>
          </w:p>
          <w:p w14:paraId="0A2828EC" w14:textId="317FD19A" w:rsidR="007961D1" w:rsidRDefault="007961D1" w:rsidP="007961D1">
            <w:pPr>
              <w:pStyle w:val="activity-numbered--centered"/>
              <w:jc w:val="left"/>
            </w:pPr>
            <w:r>
              <w:tab/>
              <w:t>big horses.</w:t>
            </w:r>
          </w:p>
        </w:tc>
        <w:tc>
          <w:tcPr>
            <w:tcW w:w="3345" w:type="dxa"/>
            <w:vAlign w:val="center"/>
          </w:tcPr>
          <w:p w14:paraId="6D339F4E" w14:textId="48C9212E" w:rsidR="007961D1" w:rsidRDefault="007961D1" w:rsidP="007961D1">
            <w:pPr>
              <w:pStyle w:val="activity-numbered--table"/>
            </w:pPr>
            <w:r>
              <w:t>5</w:t>
            </w:r>
            <w:r>
              <w:tab/>
              <w:t>Are they goats?</w:t>
            </w:r>
          </w:p>
          <w:p w14:paraId="13DBACE8" w14:textId="26285E5F" w:rsidR="007961D1" w:rsidRDefault="007961D1" w:rsidP="007961D1">
            <w:pPr>
              <w:pStyle w:val="activity-numbered--centered"/>
              <w:jc w:val="left"/>
            </w:pPr>
            <w:r>
              <w:tab/>
              <w:t xml:space="preserve">No, </w:t>
            </w:r>
            <w:r>
              <w:rPr>
                <w:b/>
                <w:bCs w:val="0"/>
              </w:rPr>
              <w:t>it isn’t</w:t>
            </w:r>
            <w:r w:rsidRPr="008316EE">
              <w:rPr>
                <w:b/>
                <w:bCs w:val="0"/>
              </w:rPr>
              <w:t xml:space="preserve"> </w:t>
            </w:r>
            <w:r w:rsidR="00F81DB4">
              <w:t>/</w:t>
            </w:r>
            <w:r w:rsidRPr="008316EE">
              <w:rPr>
                <w:b/>
                <w:bCs w:val="0"/>
              </w:rPr>
              <w:t xml:space="preserve"> </w:t>
            </w:r>
            <w:r>
              <w:rPr>
                <w:b/>
                <w:bCs w:val="0"/>
              </w:rPr>
              <w:t>they aren’t</w:t>
            </w:r>
            <w:r w:rsidRPr="008316EE">
              <w:rPr>
                <w:b/>
                <w:bCs w:val="0"/>
              </w:rPr>
              <w:t>.</w:t>
            </w:r>
          </w:p>
        </w:tc>
        <w:tc>
          <w:tcPr>
            <w:tcW w:w="2835" w:type="dxa"/>
            <w:vAlign w:val="center"/>
          </w:tcPr>
          <w:p w14:paraId="07E17787" w14:textId="4903D3C9" w:rsidR="007961D1" w:rsidRDefault="007961D1" w:rsidP="007961D1">
            <w:pPr>
              <w:pStyle w:val="activity-numbered--table"/>
              <w:rPr>
                <w:bCs w:val="0"/>
              </w:rPr>
            </w:pPr>
            <w:r>
              <w:t>6</w:t>
            </w:r>
            <w:r>
              <w:tab/>
              <w:t>It’s</w:t>
            </w:r>
            <w:r>
              <w:rPr>
                <w:b/>
              </w:rPr>
              <w:t xml:space="preserve"> under</w:t>
            </w:r>
            <w:r>
              <w:t xml:space="preserve"> / </w:t>
            </w:r>
            <w:r>
              <w:rPr>
                <w:b/>
              </w:rPr>
              <w:t>on</w:t>
            </w:r>
            <w:r>
              <w:rPr>
                <w:bCs w:val="0"/>
              </w:rPr>
              <w:t xml:space="preserve"> the</w:t>
            </w:r>
          </w:p>
          <w:p w14:paraId="214302BF" w14:textId="70F98EB7" w:rsidR="007961D1" w:rsidRPr="00350086" w:rsidRDefault="007961D1" w:rsidP="007961D1">
            <w:pPr>
              <w:pStyle w:val="activity-numbered--centered"/>
              <w:spacing w:after="0"/>
              <w:jc w:val="left"/>
            </w:pPr>
            <w:r>
              <w:rPr>
                <w:bCs w:val="0"/>
              </w:rPr>
              <w:tab/>
              <w:t>mirror</w:t>
            </w:r>
            <w:r w:rsidRPr="007C158F">
              <w:rPr>
                <w:bCs w:val="0"/>
              </w:rPr>
              <w:t>.</w:t>
            </w:r>
          </w:p>
        </w:tc>
      </w:tr>
    </w:tbl>
    <w:p w14:paraId="321EA6C1" w14:textId="2F7ECB71" w:rsidR="00141B75" w:rsidRPr="00683C0B" w:rsidRDefault="00351655" w:rsidP="007961D1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6 </w:t>
      </w:r>
    </w:p>
    <w:p w14:paraId="3299A69F" w14:textId="10A07137" w:rsidR="00957D90" w:rsidRPr="00957D90" w:rsidRDefault="00957D90" w:rsidP="00957D90">
      <w:pPr>
        <w:pStyle w:val="instruction"/>
        <w:rPr>
          <w:rStyle w:val="head-activityType"/>
          <w:color w:val="000000"/>
        </w:rPr>
      </w:pPr>
      <w:r>
        <w:t>4</w:t>
      </w:r>
      <w:r>
        <w:tab/>
        <w:t xml:space="preserve">Look, read </w:t>
      </w:r>
      <w:r w:rsidRPr="00780473">
        <w:t>and</w:t>
      </w:r>
      <w:r>
        <w:t xml:space="preserve"> answer.</w:t>
      </w:r>
    </w:p>
    <w:tbl>
      <w:tblPr>
        <w:tblStyle w:val="TableGrid"/>
        <w:tblW w:w="9297" w:type="dxa"/>
        <w:tblInd w:w="2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57"/>
        <w:gridCol w:w="2835"/>
        <w:gridCol w:w="1757"/>
        <w:gridCol w:w="2948"/>
      </w:tblGrid>
      <w:tr w:rsidR="005378BF" w14:paraId="113E1F2C" w14:textId="77777777" w:rsidTr="00957D90">
        <w:trPr>
          <w:trHeight w:val="1701"/>
        </w:trPr>
        <w:tc>
          <w:tcPr>
            <w:tcW w:w="1757" w:type="dxa"/>
            <w:vAlign w:val="center"/>
          </w:tcPr>
          <w:p w14:paraId="4B99FDC6" w14:textId="77777777" w:rsidR="005378BF" w:rsidRDefault="005378BF" w:rsidP="005378BF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80096" behindDoc="0" locked="0" layoutInCell="1" allowOverlap="1" wp14:anchorId="493C84FF" wp14:editId="21843CB9">
                  <wp:simplePos x="0" y="0"/>
                  <wp:positionH relativeFrom="column">
                    <wp:posOffset>8255</wp:posOffset>
                  </wp:positionH>
                  <wp:positionV relativeFrom="paragraph">
                    <wp:posOffset>10160</wp:posOffset>
                  </wp:positionV>
                  <wp:extent cx="981075" cy="1014730"/>
                  <wp:effectExtent l="0" t="0" r="0" b="1270"/>
                  <wp:wrapNone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1014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35" w:type="dxa"/>
            <w:vAlign w:val="center"/>
          </w:tcPr>
          <w:p w14:paraId="4F6229E0" w14:textId="5DCB5BD4" w:rsidR="005378BF" w:rsidRPr="00B64524" w:rsidRDefault="005378BF" w:rsidP="005378BF">
            <w:pPr>
              <w:pStyle w:val="activity-numbered--table"/>
              <w:tabs>
                <w:tab w:val="clear" w:pos="284"/>
                <w:tab w:val="clear" w:pos="567"/>
                <w:tab w:val="clear" w:pos="851"/>
                <w:tab w:val="left" w:pos="26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 w:rsidRPr="00B64524">
              <w:rPr>
                <w:bCs w:val="0"/>
                <w:spacing w:val="-4"/>
                <w:szCs w:val="28"/>
              </w:rPr>
              <w:t>1</w:t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Is he in the garden?</w:t>
            </w:r>
          </w:p>
          <w:p w14:paraId="15810557" w14:textId="4275AE02" w:rsidR="005378BF" w:rsidRPr="00B96EB6" w:rsidRDefault="005378BF" w:rsidP="005378BF">
            <w:pPr>
              <w:pStyle w:val="activity-numbered"/>
              <w:tabs>
                <w:tab w:val="clear" w:pos="567"/>
                <w:tab w:val="clear" w:pos="851"/>
                <w:tab w:val="left" w:pos="264"/>
              </w:tabs>
              <w:spacing w:before="60" w:after="60"/>
              <w:ind w:left="0" w:right="0"/>
            </w:pPr>
            <w:r>
              <w:rPr>
                <w:bCs w:val="0"/>
                <w:spacing w:val="-4"/>
                <w:szCs w:val="28"/>
              </w:rPr>
              <w:t xml:space="preserve"> </w:t>
            </w:r>
            <w:r>
              <w:rPr>
                <w:bCs w:val="0"/>
                <w:spacing w:val="-4"/>
                <w:szCs w:val="28"/>
              </w:rPr>
              <w:tab/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 xml:space="preserve">Yes, </w:t>
            </w:r>
            <w:r>
              <w:rPr>
                <w:rStyle w:val="wol"/>
                <w:bCs w:val="0"/>
                <w:spacing w:val="-4"/>
                <w:szCs w:val="28"/>
              </w:rPr>
              <w:t>                       </w:t>
            </w:r>
            <w:r w:rsidRPr="00B64524">
              <w:rPr>
                <w:rStyle w:val="wol"/>
                <w:bCs w:val="0"/>
                <w:spacing w:val="-4"/>
                <w:szCs w:val="28"/>
              </w:rPr>
              <w:t>       </w:t>
            </w:r>
            <w:r w:rsidRPr="00F91CFA">
              <w:rPr>
                <w:rStyle w:val="wol"/>
                <w:bCs w:val="0"/>
                <w:spacing w:val="-4"/>
                <w:szCs w:val="28"/>
                <w:u w:val="none"/>
              </w:rPr>
              <w:t>.</w:t>
            </w:r>
          </w:p>
        </w:tc>
        <w:tc>
          <w:tcPr>
            <w:tcW w:w="1757" w:type="dxa"/>
            <w:vAlign w:val="center"/>
          </w:tcPr>
          <w:p w14:paraId="14528BA4" w14:textId="2B9CA1D1" w:rsidR="005378BF" w:rsidRPr="00AC5256" w:rsidRDefault="005378BF" w:rsidP="005378BF">
            <w:pPr>
              <w:pStyle w:val="activity-numbered"/>
              <w:ind w:left="284" w:right="0"/>
            </w:pPr>
            <w:r>
              <w:rPr>
                <w:noProof/>
              </w:rPr>
              <w:drawing>
                <wp:anchor distT="0" distB="0" distL="114300" distR="114300" simplePos="0" relativeHeight="251781120" behindDoc="0" locked="0" layoutInCell="1" allowOverlap="1" wp14:anchorId="32F8A16C" wp14:editId="53529EEA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133350</wp:posOffset>
                  </wp:positionV>
                  <wp:extent cx="1015200" cy="788400"/>
                  <wp:effectExtent l="0" t="0" r="1270" b="0"/>
                  <wp:wrapNone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200" cy="78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948" w:type="dxa"/>
            <w:vAlign w:val="center"/>
          </w:tcPr>
          <w:p w14:paraId="1DF70294" w14:textId="77777777" w:rsidR="005378BF" w:rsidRDefault="005378BF" w:rsidP="005378BF">
            <w:pPr>
              <w:pStyle w:val="activity-numbered--table"/>
              <w:tabs>
                <w:tab w:val="clear" w:pos="284"/>
                <w:tab w:val="left" w:pos="34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 w:rsidRPr="00B64524">
              <w:rPr>
                <w:bCs w:val="0"/>
                <w:spacing w:val="-4"/>
                <w:szCs w:val="28"/>
              </w:rPr>
              <w:t>4</w:t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Is she in the dining</w:t>
            </w:r>
          </w:p>
          <w:p w14:paraId="193254E8" w14:textId="282AB578" w:rsidR="005378BF" w:rsidRPr="00B64524" w:rsidRDefault="005378BF" w:rsidP="005378BF">
            <w:pPr>
              <w:pStyle w:val="activity-numbered--table"/>
              <w:tabs>
                <w:tab w:val="clear" w:pos="284"/>
                <w:tab w:val="left" w:pos="34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room?</w:t>
            </w:r>
          </w:p>
          <w:p w14:paraId="1BDC6C1D" w14:textId="650A4F99" w:rsidR="005378BF" w:rsidRPr="00B96EB6" w:rsidRDefault="005378BF" w:rsidP="005378BF">
            <w:pPr>
              <w:pStyle w:val="activity-numbered--table"/>
              <w:tabs>
                <w:tab w:val="clear" w:pos="284"/>
                <w:tab w:val="clear" w:pos="567"/>
                <w:tab w:val="left" w:pos="344"/>
              </w:tabs>
              <w:spacing w:before="60"/>
              <w:ind w:left="0" w:firstLine="0"/>
            </w:pP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Yes,</w:t>
            </w:r>
            <w:r w:rsidRPr="00B64524">
              <w:rPr>
                <w:rStyle w:val="wol"/>
                <w:bCs w:val="0"/>
                <w:spacing w:val="-4"/>
                <w:szCs w:val="28"/>
              </w:rPr>
              <w:t>                                 </w:t>
            </w:r>
            <w:r w:rsidR="00F91CFA" w:rsidRPr="00F91CFA">
              <w:rPr>
                <w:rStyle w:val="wol"/>
                <w:bCs w:val="0"/>
                <w:spacing w:val="-4"/>
                <w:szCs w:val="28"/>
                <w:u w:val="none"/>
              </w:rPr>
              <w:t>.</w:t>
            </w:r>
          </w:p>
        </w:tc>
      </w:tr>
      <w:tr w:rsidR="005378BF" w14:paraId="3339EECF" w14:textId="77777777" w:rsidTr="00957D90">
        <w:trPr>
          <w:trHeight w:val="1701"/>
        </w:trPr>
        <w:tc>
          <w:tcPr>
            <w:tcW w:w="1757" w:type="dxa"/>
            <w:vAlign w:val="center"/>
          </w:tcPr>
          <w:p w14:paraId="173E9C8D" w14:textId="53E67989" w:rsidR="005378BF" w:rsidRDefault="005378BF" w:rsidP="005378BF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83168" behindDoc="0" locked="0" layoutInCell="1" allowOverlap="1" wp14:anchorId="4BD14D8B" wp14:editId="35C51764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17145</wp:posOffset>
                  </wp:positionV>
                  <wp:extent cx="981075" cy="997585"/>
                  <wp:effectExtent l="0" t="0" r="0" b="5715"/>
                  <wp:wrapNone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997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35" w:type="dxa"/>
            <w:vAlign w:val="center"/>
          </w:tcPr>
          <w:p w14:paraId="7DB4BFBB" w14:textId="450CD359" w:rsidR="005378BF" w:rsidRDefault="005378BF" w:rsidP="005378BF">
            <w:pPr>
              <w:pStyle w:val="activity-numbered--table"/>
              <w:tabs>
                <w:tab w:val="clear" w:pos="284"/>
                <w:tab w:val="clear" w:pos="567"/>
                <w:tab w:val="clear" w:pos="851"/>
                <w:tab w:val="left" w:pos="26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 w:rsidRPr="00B64524">
              <w:rPr>
                <w:bCs w:val="0"/>
                <w:spacing w:val="-4"/>
                <w:szCs w:val="28"/>
              </w:rPr>
              <w:t>2</w:t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Is she in the</w:t>
            </w:r>
            <w:r>
              <w:rPr>
                <w:bCs w:val="0"/>
                <w:spacing w:val="-4"/>
                <w:szCs w:val="28"/>
              </w:rPr>
              <w:t xml:space="preserve"> </w:t>
            </w:r>
          </w:p>
          <w:p w14:paraId="1A2C5EF3" w14:textId="7310DED5" w:rsidR="005378BF" w:rsidRPr="00B64524" w:rsidRDefault="005378BF" w:rsidP="005378BF">
            <w:pPr>
              <w:pStyle w:val="activity-numbered--table"/>
              <w:tabs>
                <w:tab w:val="clear" w:pos="284"/>
                <w:tab w:val="clear" w:pos="567"/>
                <w:tab w:val="clear" w:pos="851"/>
                <w:tab w:val="left" w:pos="26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bathroom?</w:t>
            </w:r>
          </w:p>
          <w:p w14:paraId="26106F4D" w14:textId="2D304372" w:rsidR="005378BF" w:rsidRPr="00B96EB6" w:rsidRDefault="005378BF" w:rsidP="005378BF">
            <w:pPr>
              <w:pStyle w:val="activity-numbered--table"/>
              <w:tabs>
                <w:tab w:val="clear" w:pos="284"/>
                <w:tab w:val="clear" w:pos="567"/>
                <w:tab w:val="clear" w:pos="851"/>
                <w:tab w:val="left" w:pos="264"/>
              </w:tabs>
              <w:spacing w:before="60"/>
              <w:ind w:left="0"/>
            </w:pPr>
            <w:r w:rsidRPr="00B64524">
              <w:rPr>
                <w:bCs w:val="0"/>
                <w:spacing w:val="-4"/>
                <w:szCs w:val="28"/>
              </w:rPr>
              <w:t xml:space="preserve"> </w:t>
            </w:r>
            <w:r>
              <w:rPr>
                <w:bCs w:val="0"/>
                <w:spacing w:val="-4"/>
                <w:szCs w:val="28"/>
              </w:rPr>
              <w:tab/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No,</w:t>
            </w:r>
            <w:r w:rsidRPr="00B64524">
              <w:rPr>
                <w:rStyle w:val="wol"/>
                <w:bCs w:val="0"/>
                <w:spacing w:val="-4"/>
                <w:szCs w:val="28"/>
              </w:rPr>
              <w:t>                                 </w:t>
            </w:r>
            <w:r w:rsidR="00F91CFA" w:rsidRPr="00F91CFA">
              <w:rPr>
                <w:rStyle w:val="wol"/>
                <w:bCs w:val="0"/>
                <w:spacing w:val="-4"/>
                <w:szCs w:val="28"/>
                <w:u w:val="none"/>
              </w:rPr>
              <w:t>.</w:t>
            </w:r>
          </w:p>
        </w:tc>
        <w:tc>
          <w:tcPr>
            <w:tcW w:w="1757" w:type="dxa"/>
            <w:vAlign w:val="center"/>
          </w:tcPr>
          <w:p w14:paraId="08FF1A07" w14:textId="3E984707" w:rsidR="005378BF" w:rsidRPr="00AC5256" w:rsidRDefault="005378BF" w:rsidP="005378BF">
            <w:pPr>
              <w:pStyle w:val="activity-numbered"/>
              <w:ind w:left="284" w:right="0"/>
            </w:pPr>
            <w:r>
              <w:rPr>
                <w:noProof/>
              </w:rPr>
              <w:drawing>
                <wp:anchor distT="0" distB="0" distL="114300" distR="114300" simplePos="0" relativeHeight="251784192" behindDoc="0" locked="0" layoutInCell="1" allowOverlap="1" wp14:anchorId="72E99FEC" wp14:editId="7616A164">
                  <wp:simplePos x="0" y="0"/>
                  <wp:positionH relativeFrom="column">
                    <wp:posOffset>14605</wp:posOffset>
                  </wp:positionH>
                  <wp:positionV relativeFrom="paragraph">
                    <wp:posOffset>8890</wp:posOffset>
                  </wp:positionV>
                  <wp:extent cx="963930" cy="1014730"/>
                  <wp:effectExtent l="0" t="0" r="1270" b="1270"/>
                  <wp:wrapNone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3930" cy="1014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948" w:type="dxa"/>
            <w:vAlign w:val="center"/>
          </w:tcPr>
          <w:p w14:paraId="77C57693" w14:textId="23A759C4" w:rsidR="005378BF" w:rsidRDefault="005378BF" w:rsidP="005378BF">
            <w:pPr>
              <w:pStyle w:val="activity-numbered--table"/>
              <w:tabs>
                <w:tab w:val="clear" w:pos="284"/>
                <w:tab w:val="left" w:pos="34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 w:rsidRPr="00B64524">
              <w:rPr>
                <w:bCs w:val="0"/>
                <w:spacing w:val="-4"/>
                <w:szCs w:val="28"/>
              </w:rPr>
              <w:t>5</w:t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 xml:space="preserve">Is </w:t>
            </w:r>
            <w:r w:rsidR="00C845F4">
              <w:rPr>
                <w:bCs w:val="0"/>
                <w:spacing w:val="-4"/>
                <w:szCs w:val="28"/>
              </w:rPr>
              <w:t>s</w:t>
            </w:r>
            <w:r w:rsidRPr="00B64524">
              <w:rPr>
                <w:bCs w:val="0"/>
                <w:spacing w:val="-4"/>
                <w:szCs w:val="28"/>
              </w:rPr>
              <w:t>he in the living</w:t>
            </w:r>
          </w:p>
          <w:p w14:paraId="48FB02BF" w14:textId="6D62E3A7" w:rsidR="005378BF" w:rsidRPr="00B64524" w:rsidRDefault="005378BF" w:rsidP="005378BF">
            <w:pPr>
              <w:pStyle w:val="activity-numbered--table"/>
              <w:tabs>
                <w:tab w:val="clear" w:pos="284"/>
                <w:tab w:val="left" w:pos="34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room?</w:t>
            </w:r>
          </w:p>
          <w:p w14:paraId="29B936E8" w14:textId="7D4AFA1F" w:rsidR="005378BF" w:rsidRPr="00B96EB6" w:rsidRDefault="005378BF" w:rsidP="005378BF">
            <w:pPr>
              <w:pStyle w:val="activity-numbered--table"/>
              <w:tabs>
                <w:tab w:val="clear" w:pos="284"/>
                <w:tab w:val="clear" w:pos="567"/>
                <w:tab w:val="left" w:pos="344"/>
              </w:tabs>
              <w:spacing w:before="60"/>
              <w:ind w:left="0" w:firstLine="0"/>
            </w:pP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No,</w:t>
            </w:r>
            <w:r w:rsidRPr="00B64524">
              <w:rPr>
                <w:rStyle w:val="wol"/>
                <w:bCs w:val="0"/>
                <w:spacing w:val="-4"/>
                <w:szCs w:val="28"/>
              </w:rPr>
              <w:t>                                  </w:t>
            </w:r>
            <w:r w:rsidR="00F91CFA" w:rsidRPr="00F91CFA">
              <w:rPr>
                <w:rStyle w:val="wol"/>
                <w:bCs w:val="0"/>
                <w:spacing w:val="-4"/>
                <w:szCs w:val="28"/>
                <w:u w:val="none"/>
              </w:rPr>
              <w:t>.</w:t>
            </w:r>
          </w:p>
        </w:tc>
      </w:tr>
      <w:tr w:rsidR="005378BF" w14:paraId="19F822C9" w14:textId="77777777" w:rsidTr="00957D90">
        <w:trPr>
          <w:trHeight w:val="1701"/>
        </w:trPr>
        <w:tc>
          <w:tcPr>
            <w:tcW w:w="1757" w:type="dxa"/>
            <w:vAlign w:val="center"/>
          </w:tcPr>
          <w:p w14:paraId="508B44A1" w14:textId="75609551" w:rsidR="005378BF" w:rsidRDefault="005378BF" w:rsidP="005378BF">
            <w:pPr>
              <w:pStyle w:val="instruction"/>
              <w:ind w:left="0" w:firstLine="0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86240" behindDoc="0" locked="0" layoutInCell="1" allowOverlap="1" wp14:anchorId="154D4A07" wp14:editId="02B4334F">
                  <wp:simplePos x="0" y="0"/>
                  <wp:positionH relativeFrom="column">
                    <wp:posOffset>6350</wp:posOffset>
                  </wp:positionH>
                  <wp:positionV relativeFrom="paragraph">
                    <wp:posOffset>67945</wp:posOffset>
                  </wp:positionV>
                  <wp:extent cx="981075" cy="894715"/>
                  <wp:effectExtent l="0" t="0" r="0" b="0"/>
                  <wp:wrapNone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894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835" w:type="dxa"/>
            <w:vAlign w:val="center"/>
          </w:tcPr>
          <w:p w14:paraId="37098F18" w14:textId="77CA32F8" w:rsidR="005378BF" w:rsidRPr="00B64524" w:rsidRDefault="005378BF" w:rsidP="005378BF">
            <w:pPr>
              <w:pStyle w:val="activity-numbered--table"/>
              <w:tabs>
                <w:tab w:val="clear" w:pos="284"/>
                <w:tab w:val="clear" w:pos="567"/>
                <w:tab w:val="clear" w:pos="851"/>
                <w:tab w:val="left" w:pos="26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 w:rsidRPr="00B64524">
              <w:rPr>
                <w:bCs w:val="0"/>
                <w:spacing w:val="-4"/>
                <w:szCs w:val="28"/>
              </w:rPr>
              <w:t>3</w:t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Is he in the kitchen?</w:t>
            </w:r>
          </w:p>
          <w:p w14:paraId="6236190D" w14:textId="4F2285CD" w:rsidR="005378BF" w:rsidRPr="00B96EB6" w:rsidRDefault="005378BF" w:rsidP="005378BF">
            <w:pPr>
              <w:pStyle w:val="activity-numbered--table"/>
              <w:tabs>
                <w:tab w:val="clear" w:pos="284"/>
                <w:tab w:val="clear" w:pos="567"/>
                <w:tab w:val="clear" w:pos="851"/>
                <w:tab w:val="left" w:pos="264"/>
              </w:tabs>
              <w:spacing w:before="60"/>
              <w:ind w:left="0"/>
            </w:pPr>
            <w:r w:rsidRPr="00B64524">
              <w:rPr>
                <w:bCs w:val="0"/>
                <w:spacing w:val="-4"/>
                <w:szCs w:val="28"/>
              </w:rPr>
              <w:t xml:space="preserve"> </w:t>
            </w:r>
            <w:r>
              <w:rPr>
                <w:bCs w:val="0"/>
                <w:spacing w:val="-4"/>
                <w:szCs w:val="28"/>
              </w:rPr>
              <w:t xml:space="preserve">  </w:t>
            </w:r>
            <w:r>
              <w:rPr>
                <w:bCs w:val="0"/>
                <w:spacing w:val="-4"/>
                <w:szCs w:val="28"/>
              </w:rPr>
              <w:tab/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Yes,</w:t>
            </w:r>
            <w:r w:rsidRPr="00B64524">
              <w:rPr>
                <w:rStyle w:val="wol"/>
                <w:bCs w:val="0"/>
                <w:spacing w:val="-4"/>
                <w:szCs w:val="28"/>
              </w:rPr>
              <w:t>                                 </w:t>
            </w:r>
            <w:r w:rsidR="00F91CFA" w:rsidRPr="00F91CFA">
              <w:rPr>
                <w:rStyle w:val="wol"/>
                <w:bCs w:val="0"/>
                <w:spacing w:val="-4"/>
                <w:szCs w:val="28"/>
                <w:u w:val="none"/>
              </w:rPr>
              <w:t>.</w:t>
            </w:r>
          </w:p>
        </w:tc>
        <w:tc>
          <w:tcPr>
            <w:tcW w:w="1757" w:type="dxa"/>
            <w:vAlign w:val="center"/>
          </w:tcPr>
          <w:p w14:paraId="004B1865" w14:textId="5149CC56" w:rsidR="005378BF" w:rsidRPr="00AC5256" w:rsidRDefault="005378BF" w:rsidP="005378BF">
            <w:pPr>
              <w:pStyle w:val="activity-numbered"/>
              <w:ind w:left="284" w:right="0"/>
            </w:pPr>
            <w:r>
              <w:rPr>
                <w:noProof/>
              </w:rPr>
              <w:drawing>
                <wp:anchor distT="0" distB="0" distL="114300" distR="114300" simplePos="0" relativeHeight="251787264" behindDoc="0" locked="0" layoutInCell="1" allowOverlap="1" wp14:anchorId="1730E7C5" wp14:editId="115257CB">
                  <wp:simplePos x="0" y="0"/>
                  <wp:positionH relativeFrom="column">
                    <wp:posOffset>16510</wp:posOffset>
                  </wp:positionH>
                  <wp:positionV relativeFrom="paragraph">
                    <wp:posOffset>80645</wp:posOffset>
                  </wp:positionV>
                  <wp:extent cx="1011600" cy="903600"/>
                  <wp:effectExtent l="0" t="0" r="4445" b="0"/>
                  <wp:wrapNone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600" cy="90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948" w:type="dxa"/>
            <w:vAlign w:val="center"/>
          </w:tcPr>
          <w:p w14:paraId="1C4B4B2F" w14:textId="77777777" w:rsidR="005378BF" w:rsidRDefault="005378BF" w:rsidP="005378BF">
            <w:pPr>
              <w:pStyle w:val="activity-numbered--table"/>
              <w:tabs>
                <w:tab w:val="clear" w:pos="284"/>
                <w:tab w:val="left" w:pos="34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 w:rsidRPr="00B64524">
              <w:rPr>
                <w:bCs w:val="0"/>
                <w:spacing w:val="-4"/>
                <w:szCs w:val="28"/>
              </w:rPr>
              <w:t>6</w:t>
            </w: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 xml:space="preserve">Is </w:t>
            </w:r>
            <w:r>
              <w:rPr>
                <w:bCs w:val="0"/>
                <w:spacing w:val="-4"/>
                <w:szCs w:val="28"/>
              </w:rPr>
              <w:t>s</w:t>
            </w:r>
            <w:r w:rsidRPr="00B64524">
              <w:rPr>
                <w:bCs w:val="0"/>
                <w:spacing w:val="-4"/>
                <w:szCs w:val="28"/>
              </w:rPr>
              <w:t>he in the</w:t>
            </w:r>
          </w:p>
          <w:p w14:paraId="3A2446D7" w14:textId="0F90093E" w:rsidR="005378BF" w:rsidRPr="00B64524" w:rsidRDefault="005378BF" w:rsidP="005378BF">
            <w:pPr>
              <w:pStyle w:val="activity-numbered--table"/>
              <w:tabs>
                <w:tab w:val="clear" w:pos="284"/>
                <w:tab w:val="left" w:pos="344"/>
              </w:tabs>
              <w:spacing w:before="60"/>
              <w:ind w:left="0" w:firstLine="0"/>
              <w:rPr>
                <w:bCs w:val="0"/>
                <w:spacing w:val="-4"/>
                <w:szCs w:val="28"/>
              </w:rPr>
            </w:pP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bathroom?</w:t>
            </w:r>
          </w:p>
          <w:p w14:paraId="5529CDCC" w14:textId="4D9346D3" w:rsidR="005378BF" w:rsidRPr="00B96EB6" w:rsidRDefault="005378BF" w:rsidP="005378BF">
            <w:pPr>
              <w:pStyle w:val="activity-numbered"/>
              <w:tabs>
                <w:tab w:val="clear" w:pos="567"/>
                <w:tab w:val="left" w:pos="344"/>
              </w:tabs>
              <w:spacing w:before="60" w:after="60"/>
              <w:ind w:left="454" w:right="0"/>
            </w:pPr>
            <w:r>
              <w:rPr>
                <w:bCs w:val="0"/>
                <w:spacing w:val="-4"/>
                <w:szCs w:val="28"/>
              </w:rPr>
              <w:tab/>
            </w:r>
            <w:r w:rsidRPr="00B64524">
              <w:rPr>
                <w:bCs w:val="0"/>
                <w:spacing w:val="-4"/>
                <w:szCs w:val="28"/>
              </w:rPr>
              <w:t>Yes,</w:t>
            </w:r>
            <w:r w:rsidRPr="00B64524">
              <w:rPr>
                <w:rStyle w:val="wol"/>
                <w:bCs w:val="0"/>
                <w:spacing w:val="-4"/>
                <w:szCs w:val="28"/>
              </w:rPr>
              <w:t>                                 </w:t>
            </w:r>
            <w:r w:rsidR="00F91CFA" w:rsidRPr="00F91CFA">
              <w:rPr>
                <w:rStyle w:val="wol"/>
                <w:bCs w:val="0"/>
                <w:spacing w:val="-4"/>
                <w:szCs w:val="28"/>
                <w:u w:val="none"/>
              </w:rPr>
              <w:t>.</w:t>
            </w:r>
          </w:p>
        </w:tc>
      </w:tr>
    </w:tbl>
    <w:p w14:paraId="3BE066EA" w14:textId="5F5B363C" w:rsidR="00957D90" w:rsidRDefault="00957D90" w:rsidP="00141B75">
      <w:pPr>
        <w:pStyle w:val="marks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</w:p>
    <w:p w14:paraId="757F32A1" w14:textId="1747E31C" w:rsidR="00013650" w:rsidRPr="00141B75" w:rsidRDefault="00013650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3417F24" w14:textId="77777777" w:rsidR="00984463" w:rsidRPr="009D4E31" w:rsidRDefault="00984463" w:rsidP="00984463">
      <w:pPr>
        <w:pStyle w:val="instruction"/>
      </w:pPr>
      <w:r>
        <w:t>5</w:t>
      </w:r>
      <w:r>
        <w:tab/>
      </w:r>
      <w:r w:rsidRPr="009D4E31">
        <w:t xml:space="preserve">Read and </w:t>
      </w:r>
      <w:r>
        <w:t xml:space="preserve">tick </w:t>
      </w:r>
      <w:r w:rsidRPr="004052E1">
        <w:rPr>
          <w:noProof/>
          <w:position w:val="-6"/>
          <w:lang w:val="es-ES" w:eastAsia="es-ES"/>
        </w:rPr>
        <w:drawing>
          <wp:inline distT="0" distB="0" distL="0" distR="0" wp14:anchorId="301821E5" wp14:editId="28D92C3A">
            <wp:extent cx="177800" cy="20320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D4E31">
        <w:t>.</w:t>
      </w:r>
    </w:p>
    <w:p w14:paraId="12B76478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Holly</w:t>
      </w:r>
      <w:r w:rsidRPr="009D4E31">
        <w:rPr>
          <w:rStyle w:val="dialogue-speaker"/>
        </w:rPr>
        <w:t>:</w:t>
      </w:r>
      <w:r>
        <w:tab/>
        <w:t>I’m sad. Where’s my hamster?</w:t>
      </w:r>
    </w:p>
    <w:p w14:paraId="209601A6" w14:textId="77777777" w:rsidR="00984463" w:rsidRDefault="00984463" w:rsidP="00984463">
      <w:pPr>
        <w:pStyle w:val="dialogue"/>
      </w:pPr>
      <w:r>
        <w:rPr>
          <w:rStyle w:val="dialogue-speaker"/>
        </w:rPr>
        <w:t>Mum</w:t>
      </w:r>
      <w:r w:rsidRPr="009D4E31">
        <w:rPr>
          <w:rStyle w:val="dialogue-speaker"/>
        </w:rPr>
        <w:t>:</w:t>
      </w:r>
      <w:r>
        <w:tab/>
        <w:t>Is it in the living room?</w:t>
      </w:r>
    </w:p>
    <w:p w14:paraId="35C9FDAB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Holly</w:t>
      </w:r>
      <w:r w:rsidRPr="009D4E31">
        <w:rPr>
          <w:rStyle w:val="dialogue-speaker"/>
        </w:rPr>
        <w:t>:</w:t>
      </w:r>
      <w:r>
        <w:tab/>
        <w:t>No. I can’t see it.</w:t>
      </w:r>
    </w:p>
    <w:p w14:paraId="21156416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Mum</w:t>
      </w:r>
      <w:r w:rsidRPr="009D4E31">
        <w:rPr>
          <w:rStyle w:val="dialogue-speaker"/>
        </w:rPr>
        <w:t>:</w:t>
      </w:r>
      <w:r>
        <w:tab/>
        <w:t>Let’s look in your bedroom. Is it on your bed?</w:t>
      </w:r>
    </w:p>
    <w:p w14:paraId="4CAD6719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Holly</w:t>
      </w:r>
      <w:r w:rsidRPr="009D4E31">
        <w:rPr>
          <w:rStyle w:val="dialogue-speaker"/>
        </w:rPr>
        <w:t>:</w:t>
      </w:r>
      <w:r>
        <w:tab/>
        <w:t>No, it isn’t. Is it on the bookcase?</w:t>
      </w:r>
    </w:p>
    <w:p w14:paraId="33591262" w14:textId="2610F2A2" w:rsidR="00984463" w:rsidRPr="009D4E31" w:rsidRDefault="00984463" w:rsidP="00984463">
      <w:pPr>
        <w:pStyle w:val="dialogue"/>
      </w:pPr>
      <w:r>
        <w:rPr>
          <w:rStyle w:val="dialogue-speaker"/>
        </w:rPr>
        <w:t>Mum</w:t>
      </w:r>
      <w:r w:rsidRPr="009D4E31">
        <w:rPr>
          <w:rStyle w:val="dialogue-speaker"/>
        </w:rPr>
        <w:t>:</w:t>
      </w:r>
      <w:r>
        <w:tab/>
        <w:t>No, it isn’t on the bookcase.</w:t>
      </w:r>
    </w:p>
    <w:p w14:paraId="7B230D71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Holly</w:t>
      </w:r>
      <w:r w:rsidRPr="009D4E31">
        <w:rPr>
          <w:rStyle w:val="dialogue-speaker"/>
        </w:rPr>
        <w:t>:</w:t>
      </w:r>
      <w:r>
        <w:tab/>
        <w:t>No. That is my teddy.</w:t>
      </w:r>
    </w:p>
    <w:p w14:paraId="0AC7B213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Mum</w:t>
      </w:r>
      <w:r w:rsidRPr="009D4E31">
        <w:rPr>
          <w:rStyle w:val="dialogue-speaker"/>
        </w:rPr>
        <w:t>:</w:t>
      </w:r>
      <w:r>
        <w:tab/>
        <w:t>Look! Is the hamster under the chair?</w:t>
      </w:r>
    </w:p>
    <w:p w14:paraId="2A07267F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Holly</w:t>
      </w:r>
      <w:r w:rsidRPr="009D4E31">
        <w:rPr>
          <w:rStyle w:val="dialogue-speaker"/>
        </w:rPr>
        <w:t>:</w:t>
      </w:r>
      <w:r>
        <w:tab/>
        <w:t>No, it isn’t. That is my shell.</w:t>
      </w:r>
    </w:p>
    <w:p w14:paraId="6F5C9453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Mum</w:t>
      </w:r>
      <w:r w:rsidRPr="009D4E31">
        <w:rPr>
          <w:rStyle w:val="dialogue-speaker"/>
        </w:rPr>
        <w:t>:</w:t>
      </w:r>
      <w:r>
        <w:tab/>
        <w:t>Is it in the wardrobe?</w:t>
      </w:r>
    </w:p>
    <w:p w14:paraId="4DB32B37" w14:textId="77777777" w:rsidR="00984463" w:rsidRPr="009D4E31" w:rsidRDefault="00984463" w:rsidP="00984463">
      <w:pPr>
        <w:pStyle w:val="dialogue"/>
      </w:pPr>
      <w:r>
        <w:rPr>
          <w:rStyle w:val="dialogue-speaker"/>
        </w:rPr>
        <w:t>Holly</w:t>
      </w:r>
      <w:r w:rsidRPr="009D4E31">
        <w:rPr>
          <w:rStyle w:val="dialogue-speaker"/>
        </w:rPr>
        <w:t>:</w:t>
      </w:r>
      <w:r>
        <w:tab/>
        <w:t>Look! Yes, it is. It’s my hamster. It’s in my sock.</w:t>
      </w:r>
    </w:p>
    <w:p w14:paraId="6D8DA895" w14:textId="60FACF1C" w:rsidR="00984463" w:rsidRPr="009D4E31" w:rsidRDefault="00984463" w:rsidP="00984463">
      <w:pPr>
        <w:pStyle w:val="dialogue"/>
        <w:ind w:left="284" w:firstLine="0"/>
      </w:pPr>
    </w:p>
    <w:p w14:paraId="6E894088" w14:textId="11685737" w:rsidR="00984463" w:rsidRDefault="00984463" w:rsidP="00984463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>
        <w:t>1</w:t>
      </w:r>
      <w:r>
        <w:tab/>
        <w:t>Holly is</w:t>
      </w:r>
      <w:r w:rsidR="0073512D" w:rsidRPr="00117BF5">
        <w:t xml:space="preserve"> </w:t>
      </w:r>
      <w:r w:rsidR="0073512D" w:rsidRPr="004727DA">
        <w:rPr>
          <w:rStyle w:val="wol"/>
        </w:rPr>
        <w:t>     </w:t>
      </w:r>
      <w:r w:rsidR="00F91CFA">
        <w:t>.</w:t>
      </w:r>
    </w:p>
    <w:p w14:paraId="227D8A88" w14:textId="6B6AABAD" w:rsidR="00984463" w:rsidRDefault="00984463" w:rsidP="00984463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>
        <w:tab/>
        <w:t>A</w:t>
      </w:r>
      <w:r w:rsidRPr="00FB3C96">
        <w:tab/>
      </w:r>
      <w:r w:rsidRPr="0000718C">
        <w:rPr>
          <w:rStyle w:val="checkbox"/>
        </w:rPr>
        <w:t>☐</w:t>
      </w:r>
      <w:r>
        <w:t> tired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sad</w:t>
      </w:r>
    </w:p>
    <w:p w14:paraId="45385740" w14:textId="40B8ECFC" w:rsidR="00984463" w:rsidRDefault="00984463" w:rsidP="00984463">
      <w:pPr>
        <w:pStyle w:val="activity-numbered"/>
        <w:tabs>
          <w:tab w:val="clear" w:pos="3402"/>
          <w:tab w:val="clear" w:pos="3686"/>
          <w:tab w:val="clear" w:pos="5387"/>
          <w:tab w:val="left" w:pos="5264"/>
        </w:tabs>
      </w:pPr>
      <w:r>
        <w:t>2</w:t>
      </w:r>
      <w:r>
        <w:tab/>
        <w:t>The hamster isn’t in</w:t>
      </w:r>
      <w:r w:rsidR="0073512D" w:rsidRPr="00117BF5">
        <w:t xml:space="preserve"> </w:t>
      </w:r>
      <w:r w:rsidR="0073512D" w:rsidRPr="004727DA">
        <w:rPr>
          <w:rStyle w:val="wol"/>
        </w:rPr>
        <w:t>     </w:t>
      </w:r>
      <w:r w:rsidR="00F91CFA">
        <w:t>.</w:t>
      </w:r>
    </w:p>
    <w:p w14:paraId="1D7815E8" w14:textId="6F4B0690" w:rsidR="00984463" w:rsidRDefault="00984463" w:rsidP="00984463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>
        <w:tab/>
        <w:t>A</w:t>
      </w:r>
      <w:r w:rsidRPr="00FB3C96">
        <w:tab/>
      </w:r>
      <w:r w:rsidRPr="0000718C">
        <w:rPr>
          <w:rStyle w:val="checkbox"/>
        </w:rPr>
        <w:t>☐</w:t>
      </w:r>
      <w:r>
        <w:t> the kitchen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the living room</w:t>
      </w:r>
    </w:p>
    <w:p w14:paraId="22ED2F16" w14:textId="7770F75E" w:rsidR="00984463" w:rsidRDefault="00984463" w:rsidP="00984463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>
        <w:t>3</w:t>
      </w:r>
      <w:r>
        <w:tab/>
        <w:t>The teddy is</w:t>
      </w:r>
      <w:r w:rsidR="0073512D" w:rsidRPr="00117BF5">
        <w:t xml:space="preserve"> </w:t>
      </w:r>
      <w:r w:rsidR="0073512D" w:rsidRPr="004727DA">
        <w:rPr>
          <w:rStyle w:val="wol"/>
        </w:rPr>
        <w:t>     </w:t>
      </w:r>
      <w:r>
        <w:t xml:space="preserve"> the bookcase.</w:t>
      </w:r>
    </w:p>
    <w:p w14:paraId="0034359D" w14:textId="77777777" w:rsidR="00984463" w:rsidRDefault="00984463" w:rsidP="00984463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>
        <w:tab/>
        <w:t>A</w:t>
      </w:r>
      <w:r w:rsidRPr="00FB3C96">
        <w:tab/>
      </w:r>
      <w:r w:rsidRPr="0000718C">
        <w:rPr>
          <w:rStyle w:val="checkbox"/>
        </w:rPr>
        <w:t>☐</w:t>
      </w:r>
      <w:r>
        <w:t> on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in</w:t>
      </w:r>
    </w:p>
    <w:p w14:paraId="6DF97A9C" w14:textId="54971ACF" w:rsidR="00984463" w:rsidRDefault="00984463" w:rsidP="00984463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>
        <w:t>4</w:t>
      </w:r>
      <w:r>
        <w:tab/>
        <w:t>The</w:t>
      </w:r>
      <w:r w:rsidR="0073512D" w:rsidRPr="00117BF5">
        <w:t xml:space="preserve"> </w:t>
      </w:r>
      <w:r w:rsidR="0073512D" w:rsidRPr="004727DA">
        <w:rPr>
          <w:rStyle w:val="wol"/>
        </w:rPr>
        <w:t>     </w:t>
      </w:r>
      <w:r>
        <w:t xml:space="preserve"> is under the chair.</w:t>
      </w:r>
    </w:p>
    <w:p w14:paraId="16E1A3D1" w14:textId="77777777" w:rsidR="00984463" w:rsidRDefault="00984463" w:rsidP="00984463">
      <w:pPr>
        <w:pStyle w:val="activity-numbered"/>
        <w:tabs>
          <w:tab w:val="clear" w:pos="3402"/>
          <w:tab w:val="clear" w:pos="3686"/>
          <w:tab w:val="clear" w:pos="5387"/>
          <w:tab w:val="left" w:pos="5194"/>
        </w:tabs>
      </w:pPr>
      <w:r>
        <w:tab/>
        <w:t>A</w:t>
      </w:r>
      <w:r w:rsidRPr="00FB3C96">
        <w:tab/>
      </w:r>
      <w:r w:rsidRPr="0000718C">
        <w:rPr>
          <w:rStyle w:val="checkbox"/>
        </w:rPr>
        <w:t>☐</w:t>
      </w:r>
      <w:r>
        <w:t> teddy</w:t>
      </w:r>
      <w:r>
        <w:tab/>
        <w:t>B</w:t>
      </w:r>
      <w:r w:rsidRPr="00FB3C96">
        <w:tab/>
      </w:r>
      <w:r w:rsidRPr="0000718C">
        <w:rPr>
          <w:rStyle w:val="checkbox"/>
        </w:rPr>
        <w:t>☐</w:t>
      </w:r>
      <w:r>
        <w:t> shell</w:t>
      </w:r>
    </w:p>
    <w:p w14:paraId="5E08959A" w14:textId="6956556D" w:rsidR="00FD0FA2" w:rsidRPr="002D2043" w:rsidRDefault="00984463" w:rsidP="00984463">
      <w:pPr>
        <w:pStyle w:val="marks"/>
        <w:spacing w:before="240"/>
        <w:rPr>
          <w:rStyle w:val="marks-frame"/>
        </w:rPr>
      </w:pPr>
      <w:r>
        <w:rPr>
          <w:rStyle w:val="marks-frame"/>
        </w:rPr>
        <w:t>     / 4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76BEC91D" w14:textId="77777777" w:rsidR="00FD0FA2" w:rsidRPr="002D2043" w:rsidRDefault="00FD0FA2" w:rsidP="00FD0FA2">
      <w:pPr>
        <w:pStyle w:val="instruction"/>
      </w:pPr>
      <w:r w:rsidRPr="002D2043">
        <w:t>6</w:t>
      </w:r>
      <w:r w:rsidRPr="002D2043">
        <w:tab/>
        <w:t>Write.</w:t>
      </w:r>
    </w:p>
    <w:p w14:paraId="10364311" w14:textId="4E7182E8" w:rsidR="00FD0FA2" w:rsidRPr="002D2043" w:rsidRDefault="00984463" w:rsidP="00984463">
      <w:pPr>
        <w:pStyle w:val="wordpool-text"/>
        <w:ind w:right="4816"/>
        <w:rPr>
          <w:rFonts w:ascii="Calibri" w:hAnsi="Calibri"/>
        </w:rPr>
      </w:pPr>
      <w:r>
        <w:t>They’re</w:t>
      </w:r>
      <w:r>
        <w:t> </w:t>
      </w:r>
      <w:r>
        <w:t>in</w:t>
      </w:r>
      <w:r>
        <w:t> </w:t>
      </w:r>
      <w:r>
        <w:t>Are</w:t>
      </w:r>
      <w:r>
        <w:t> </w:t>
      </w:r>
      <w:r>
        <w:t>Is</w:t>
      </w:r>
      <w:r>
        <w:t> </w:t>
      </w:r>
      <w:r>
        <w:t>It’s</w:t>
      </w:r>
      <w:r>
        <w:t> </w:t>
      </w:r>
      <w:r>
        <w:t>Where’s</w:t>
      </w:r>
    </w:p>
    <w:p w14:paraId="6B9EB8B7" w14:textId="1F924D96" w:rsidR="00984463" w:rsidRPr="00984463" w:rsidRDefault="00984463" w:rsidP="00984463">
      <w:pPr>
        <w:pStyle w:val="activity-numbered"/>
      </w:pPr>
      <w:r w:rsidRPr="00984463">
        <w:t>1</w:t>
      </w:r>
      <w:r w:rsidRPr="00984463">
        <w:tab/>
      </w:r>
      <w:r w:rsidRPr="00984463">
        <w:rPr>
          <w:u w:val="single"/>
        </w:rPr>
        <w:t>                             </w:t>
      </w:r>
      <w:r>
        <w:t xml:space="preserve"> she in the garden?</w:t>
      </w:r>
    </w:p>
    <w:p w14:paraId="43212763" w14:textId="275CFA31" w:rsidR="00984463" w:rsidRPr="00984463" w:rsidRDefault="00984463" w:rsidP="00984463">
      <w:pPr>
        <w:pStyle w:val="activity-numbered"/>
      </w:pPr>
      <w:r w:rsidRPr="00984463">
        <w:t>2</w:t>
      </w:r>
      <w:r w:rsidRPr="00984463">
        <w:tab/>
      </w:r>
      <w:r w:rsidRPr="00984463">
        <w:rPr>
          <w:u w:val="single"/>
        </w:rPr>
        <w:t>                             </w:t>
      </w:r>
      <w:r>
        <w:t xml:space="preserve"> my T-shirt?</w:t>
      </w:r>
    </w:p>
    <w:p w14:paraId="69F0D1CF" w14:textId="7E62B526" w:rsidR="00984463" w:rsidRPr="00984463" w:rsidRDefault="00984463" w:rsidP="00984463">
      <w:pPr>
        <w:pStyle w:val="activity-numbered"/>
      </w:pPr>
      <w:r w:rsidRPr="00984463">
        <w:t>3</w:t>
      </w:r>
      <w:r w:rsidRPr="00984463">
        <w:tab/>
      </w:r>
      <w:r w:rsidRPr="00984463">
        <w:rPr>
          <w:u w:val="single"/>
        </w:rPr>
        <w:t>                             </w:t>
      </w:r>
      <w:r>
        <w:t xml:space="preserve"> they birds?</w:t>
      </w:r>
    </w:p>
    <w:p w14:paraId="56ADF207" w14:textId="32CB819F" w:rsidR="00984463" w:rsidRPr="00984463" w:rsidRDefault="00984463" w:rsidP="00984463">
      <w:pPr>
        <w:pStyle w:val="activity-numbered"/>
      </w:pPr>
      <w:r w:rsidRPr="00984463">
        <w:t>4</w:t>
      </w:r>
      <w:r>
        <w:tab/>
      </w:r>
      <w:r w:rsidRPr="00984463">
        <w:rPr>
          <w:u w:val="single"/>
        </w:rPr>
        <w:t>                             </w:t>
      </w:r>
      <w:r w:rsidRPr="00984463">
        <w:t xml:space="preserve"> under the bed.</w:t>
      </w:r>
    </w:p>
    <w:p w14:paraId="6A2ACBBC" w14:textId="4BE9C66C" w:rsidR="00984463" w:rsidRPr="00984463" w:rsidRDefault="00984463" w:rsidP="00984463">
      <w:pPr>
        <w:pStyle w:val="activity-numbered"/>
      </w:pPr>
      <w:r w:rsidRPr="00984463">
        <w:t>5</w:t>
      </w:r>
      <w:r>
        <w:tab/>
      </w:r>
      <w:r w:rsidRPr="00984463">
        <w:t xml:space="preserve">Is he </w:t>
      </w:r>
      <w:r w:rsidRPr="00984463">
        <w:rPr>
          <w:u w:val="single"/>
        </w:rPr>
        <w:t>                             </w:t>
      </w:r>
      <w:r w:rsidRPr="00984463">
        <w:t xml:space="preserve"> the kitchen?</w:t>
      </w:r>
    </w:p>
    <w:p w14:paraId="089EAA53" w14:textId="48E1FF57" w:rsidR="00F97F59" w:rsidRDefault="00984463" w:rsidP="00984463">
      <w:pPr>
        <w:pStyle w:val="activity-numbered"/>
      </w:pPr>
      <w:r w:rsidRPr="00984463">
        <w:t>6</w:t>
      </w:r>
      <w:r>
        <w:tab/>
      </w:r>
      <w:r w:rsidRPr="00984463">
        <w:rPr>
          <w:u w:val="single"/>
        </w:rPr>
        <w:t>                            </w:t>
      </w:r>
      <w:r w:rsidRPr="00984463">
        <w:t xml:space="preserve"> dirty goats.</w:t>
      </w:r>
    </w:p>
    <w:p w14:paraId="4A4E3583" w14:textId="7201D87B" w:rsidR="00FD0FA2" w:rsidRPr="002D2043" w:rsidRDefault="00FD0FA2" w:rsidP="00FD0FA2">
      <w:pPr>
        <w:pStyle w:val="marks"/>
        <w:spacing w:before="24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F97F59"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C14BB1B" w14:textId="2B4A719A" w:rsidR="00C02D4E" w:rsidRDefault="00C02D4E" w:rsidP="00C02D4E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6DF7FC03" wp14:editId="5D8BF926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color w:val="767171" w:themeColor="background2" w:themeShade="80"/>
        </w:rPr>
        <w:t>13</w:t>
      </w:r>
      <w:r>
        <w:t xml:space="preserve"> </w:t>
      </w:r>
      <w:r w:rsidRPr="003A61EA">
        <w:t xml:space="preserve">Listen and tick </w:t>
      </w:r>
      <w:r w:rsidRPr="003A61EA">
        <w:rPr>
          <w:noProof/>
          <w:position w:val="-6"/>
          <w:lang w:eastAsia="es-ES"/>
        </w:rPr>
        <w:drawing>
          <wp:inline distT="0" distB="0" distL="0" distR="0" wp14:anchorId="5DE1FC99" wp14:editId="41A45299">
            <wp:extent cx="177800" cy="203200"/>
            <wp:effectExtent l="0" t="0" r="0" b="0"/>
            <wp:docPr id="10263144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A61EA">
        <w:t>.</w:t>
      </w:r>
    </w:p>
    <w:tbl>
      <w:tblPr>
        <w:tblW w:w="7938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1"/>
        <w:gridCol w:w="1701"/>
        <w:gridCol w:w="1134"/>
        <w:gridCol w:w="1701"/>
        <w:gridCol w:w="1701"/>
      </w:tblGrid>
      <w:tr w:rsidR="00C02D4E" w14:paraId="5F6ED400" w14:textId="77777777" w:rsidTr="00331079">
        <w:trPr>
          <w:cantSplit/>
          <w:trHeight w:val="1418"/>
        </w:trPr>
        <w:tc>
          <w:tcPr>
            <w:tcW w:w="1701" w:type="dxa"/>
            <w:vAlign w:val="center"/>
          </w:tcPr>
          <w:p w14:paraId="225AF159" w14:textId="77777777" w:rsidR="00C02D4E" w:rsidRDefault="00C02D4E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018954" wp14:editId="07DA2493">
                  <wp:extent cx="859536" cy="787045"/>
                  <wp:effectExtent l="0" t="0" r="4445" b="63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4748" cy="7918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15E9A473" w14:textId="77777777" w:rsidR="00C02D4E" w:rsidRDefault="00C02D4E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D4BCA7B" wp14:editId="03618457">
                  <wp:extent cx="859536" cy="787044"/>
                  <wp:effectExtent l="0" t="0" r="4445" b="635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372" cy="796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3F567D56" w14:textId="77777777" w:rsidR="00C02D4E" w:rsidRDefault="00C02D4E" w:rsidP="00331079">
            <w:pPr>
              <w:jc w:val="center"/>
              <w:rPr>
                <w:noProof/>
              </w:rPr>
            </w:pPr>
          </w:p>
        </w:tc>
        <w:tc>
          <w:tcPr>
            <w:tcW w:w="1701" w:type="dxa"/>
            <w:vAlign w:val="center"/>
          </w:tcPr>
          <w:p w14:paraId="74131080" w14:textId="77777777" w:rsidR="00C02D4E" w:rsidRDefault="00C02D4E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2C3A004" wp14:editId="78A7C4D5">
                  <wp:extent cx="1002101" cy="713359"/>
                  <wp:effectExtent l="0" t="0" r="1270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4522" cy="715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1A6CEA8D" w14:textId="77777777" w:rsidR="00C02D4E" w:rsidRDefault="00C02D4E" w:rsidP="00331079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A7CEB1D" wp14:editId="0A1872CE">
                  <wp:extent cx="783009" cy="754008"/>
                  <wp:effectExtent l="0" t="0" r="4445" b="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3009" cy="7540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2D4E" w14:paraId="6C2B6A2A" w14:textId="77777777" w:rsidTr="00331079">
        <w:trPr>
          <w:cantSplit/>
          <w:trHeight w:val="567"/>
        </w:trPr>
        <w:tc>
          <w:tcPr>
            <w:tcW w:w="1701" w:type="dxa"/>
            <w:vAlign w:val="center"/>
          </w:tcPr>
          <w:p w14:paraId="39C7E75B" w14:textId="77777777" w:rsidR="00C02D4E" w:rsidRPr="00685431" w:rsidRDefault="00C02D4E" w:rsidP="00331079">
            <w:pPr>
              <w:pStyle w:val="activity-numbered--centered"/>
            </w:pPr>
            <w:r w:rsidRPr="003A61EA">
              <w:t>1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4503625A" w14:textId="77777777" w:rsidR="00C02D4E" w:rsidRPr="00685431" w:rsidRDefault="00C02D4E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134" w:type="dxa"/>
          </w:tcPr>
          <w:p w14:paraId="2DE0FDCC" w14:textId="77777777" w:rsidR="00C02D4E" w:rsidRDefault="00C02D4E" w:rsidP="00331079">
            <w:pPr>
              <w:pStyle w:val="activity-numbered--centered"/>
            </w:pPr>
          </w:p>
        </w:tc>
        <w:tc>
          <w:tcPr>
            <w:tcW w:w="1701" w:type="dxa"/>
            <w:vAlign w:val="center"/>
          </w:tcPr>
          <w:p w14:paraId="2B75528D" w14:textId="77777777" w:rsidR="00C02D4E" w:rsidRPr="00685431" w:rsidRDefault="00C02D4E" w:rsidP="00331079">
            <w:pPr>
              <w:pStyle w:val="activity-numbered--centered"/>
            </w:pPr>
            <w:r>
              <w:t>2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4EECC416" w14:textId="77777777" w:rsidR="00C02D4E" w:rsidRDefault="00C02D4E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</w:tr>
      <w:tr w:rsidR="00C02D4E" w14:paraId="2C607FB8" w14:textId="77777777" w:rsidTr="00C02D4E">
        <w:trPr>
          <w:cantSplit/>
          <w:trHeight w:val="1418"/>
        </w:trPr>
        <w:tc>
          <w:tcPr>
            <w:tcW w:w="1701" w:type="dxa"/>
            <w:vAlign w:val="center"/>
          </w:tcPr>
          <w:p w14:paraId="5894B5DB" w14:textId="77777777" w:rsidR="00C02D4E" w:rsidRDefault="00C02D4E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15672E" wp14:editId="301963CE">
                  <wp:extent cx="640080" cy="821113"/>
                  <wp:effectExtent l="0" t="0" r="0" b="4445"/>
                  <wp:docPr id="102631433" name="Picture 1026314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941" cy="827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5C118246" w14:textId="77777777" w:rsidR="00C02D4E" w:rsidRDefault="00C02D4E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C7E79E" wp14:editId="46ECA53A">
                  <wp:extent cx="972740" cy="832104"/>
                  <wp:effectExtent l="0" t="0" r="5715" b="0"/>
                  <wp:docPr id="102631434" name="Picture 102631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183" cy="841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26BFB0F7" w14:textId="77777777" w:rsidR="00C02D4E" w:rsidRDefault="00C02D4E" w:rsidP="00331079">
            <w:pPr>
              <w:jc w:val="center"/>
              <w:rPr>
                <w:noProof/>
              </w:rPr>
            </w:pPr>
          </w:p>
        </w:tc>
        <w:tc>
          <w:tcPr>
            <w:tcW w:w="1701" w:type="dxa"/>
            <w:vAlign w:val="center"/>
          </w:tcPr>
          <w:p w14:paraId="22F4BF09" w14:textId="4CBF03DF" w:rsidR="00C02D4E" w:rsidRDefault="00775FD3" w:rsidP="00C02D4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7046DAF" wp14:editId="5FF0AD16">
                  <wp:extent cx="931412" cy="667512"/>
                  <wp:effectExtent l="0" t="0" r="0" b="571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7927" cy="679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14:paraId="225184CD" w14:textId="638009BF" w:rsidR="00C02D4E" w:rsidRDefault="00775FD3" w:rsidP="00C02D4E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202D681" wp14:editId="01EBDED8">
                  <wp:extent cx="859536" cy="625117"/>
                  <wp:effectExtent l="0" t="0" r="444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103" cy="637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2D4E" w14:paraId="26D1F857" w14:textId="77777777" w:rsidTr="00331079">
        <w:trPr>
          <w:cantSplit/>
          <w:trHeight w:val="567"/>
        </w:trPr>
        <w:tc>
          <w:tcPr>
            <w:tcW w:w="1701" w:type="dxa"/>
            <w:vAlign w:val="center"/>
          </w:tcPr>
          <w:p w14:paraId="0D10881E" w14:textId="77777777" w:rsidR="00C02D4E" w:rsidRPr="00685431" w:rsidRDefault="00C02D4E" w:rsidP="00331079">
            <w:pPr>
              <w:pStyle w:val="activity-numbered--centered"/>
            </w:pPr>
            <w:r>
              <w:t>3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4E42AB4F" w14:textId="77777777" w:rsidR="00C02D4E" w:rsidRPr="00685431" w:rsidRDefault="00C02D4E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134" w:type="dxa"/>
          </w:tcPr>
          <w:p w14:paraId="6EB2C951" w14:textId="77777777" w:rsidR="00C02D4E" w:rsidRDefault="00C02D4E" w:rsidP="00331079">
            <w:pPr>
              <w:pStyle w:val="activity-numbered--centered"/>
            </w:pPr>
          </w:p>
        </w:tc>
        <w:tc>
          <w:tcPr>
            <w:tcW w:w="1701" w:type="dxa"/>
            <w:vAlign w:val="center"/>
          </w:tcPr>
          <w:p w14:paraId="5BE21D8A" w14:textId="77777777" w:rsidR="00C02D4E" w:rsidRPr="00685431" w:rsidRDefault="00C02D4E" w:rsidP="00331079">
            <w:pPr>
              <w:pStyle w:val="activity-numbered--centered"/>
            </w:pPr>
            <w:r>
              <w:t>4</w:t>
            </w:r>
            <w:r w:rsidRPr="003A61EA">
              <w:t xml:space="preserve"> A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  <w:tc>
          <w:tcPr>
            <w:tcW w:w="1701" w:type="dxa"/>
            <w:vAlign w:val="center"/>
          </w:tcPr>
          <w:p w14:paraId="0C940D61" w14:textId="77777777" w:rsidR="00C02D4E" w:rsidRDefault="00C02D4E" w:rsidP="00331079">
            <w:pPr>
              <w:pStyle w:val="activity-numbered--centered"/>
            </w:pPr>
            <w:r>
              <w:t>B</w:t>
            </w:r>
            <w:r w:rsidRPr="003A61EA">
              <w:tab/>
            </w:r>
            <w:r w:rsidRPr="003A61EA">
              <w:rPr>
                <w:rStyle w:val="checkbox"/>
              </w:rPr>
              <w:t>☐</w:t>
            </w:r>
          </w:p>
        </w:tc>
      </w:tr>
    </w:tbl>
    <w:p w14:paraId="12117366" w14:textId="6030DAA0" w:rsidR="00FD0FA2" w:rsidRPr="00683C0B" w:rsidRDefault="00C02D4E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A4695E2" w:rsidR="00FD0FA2" w:rsidRDefault="00FD0FA2" w:rsidP="00FD0FA2">
      <w:pPr>
        <w:pStyle w:val="instruction"/>
      </w:pPr>
      <w:r>
        <w:t>8</w:t>
      </w:r>
      <w:r>
        <w:tab/>
      </w:r>
      <w:r w:rsidR="00F97F59">
        <w:t>Look, read and say. Answer the questions.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170"/>
        <w:gridCol w:w="3629"/>
      </w:tblGrid>
      <w:tr w:rsidR="001E01CB" w14:paraId="3B84E200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6F048580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A9CA1D0" wp14:editId="6D7B91AE">
                  <wp:extent cx="1234440" cy="1030246"/>
                  <wp:effectExtent l="0" t="0" r="0" b="0"/>
                  <wp:docPr id="102631515" name="Picture 10263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181" cy="1034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B827E0E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6CDB9D" wp14:editId="13B042BC">
                  <wp:extent cx="1630763" cy="800112"/>
                  <wp:effectExtent l="0" t="0" r="0" b="0"/>
                  <wp:docPr id="102631516" name="Picture 102631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0763" cy="800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782AB0FB" w14:textId="77777777" w:rsidR="001E01CB" w:rsidRPr="00117BF5" w:rsidRDefault="001E01CB" w:rsidP="00331079">
            <w:pPr>
              <w:pStyle w:val="activity-numbered--table"/>
            </w:pPr>
          </w:p>
        </w:tc>
        <w:tc>
          <w:tcPr>
            <w:tcW w:w="3629" w:type="dxa"/>
            <w:vMerge w:val="restart"/>
            <w:tcMar>
              <w:left w:w="113" w:type="dxa"/>
            </w:tcMar>
          </w:tcPr>
          <w:p w14:paraId="6D01D423" w14:textId="77777777" w:rsidR="008A1035" w:rsidRDefault="008A1035" w:rsidP="008A1035">
            <w:pPr>
              <w:pStyle w:val="activity-numbered--table"/>
              <w:rPr>
                <w:rStyle w:val="wol"/>
                <w:rFonts w:cs="Times New Roman"/>
                <w:bCs w:val="0"/>
              </w:rPr>
            </w:pPr>
            <w:r w:rsidRPr="00117BF5">
              <w:t>1</w:t>
            </w:r>
            <w:r w:rsidRPr="00117BF5">
              <w:tab/>
            </w:r>
            <w:r>
              <w:t>Is she in the kitchen?</w:t>
            </w:r>
          </w:p>
          <w:p w14:paraId="7A343474" w14:textId="77777777" w:rsidR="008A1035" w:rsidRDefault="008A1035" w:rsidP="008A1035">
            <w:pPr>
              <w:pStyle w:val="activity-numbered--table"/>
              <w:rPr>
                <w:rStyle w:val="wol"/>
              </w:rPr>
            </w:pPr>
            <w:r w:rsidRPr="00117BF5">
              <w:t>2</w:t>
            </w:r>
            <w:r>
              <w:tab/>
              <w:t>Where is the spider?</w:t>
            </w:r>
          </w:p>
          <w:p w14:paraId="3FCD3C27" w14:textId="77777777" w:rsidR="008A1035" w:rsidRDefault="008A1035" w:rsidP="008A1035">
            <w:pPr>
              <w:pStyle w:val="activity-numbered--table"/>
              <w:rPr>
                <w:rStyle w:val="wol"/>
              </w:rPr>
            </w:pPr>
            <w:r w:rsidRPr="00117BF5">
              <w:t>3</w:t>
            </w:r>
            <w:r>
              <w:tab/>
              <w:t>Are they mice?</w:t>
            </w:r>
          </w:p>
          <w:p w14:paraId="16C91705" w14:textId="3F89814E" w:rsidR="001E01CB" w:rsidRPr="001F1EEA" w:rsidRDefault="008A1035" w:rsidP="008A1035">
            <w:pPr>
              <w:pStyle w:val="activity-numbered--table"/>
              <w:rPr>
                <w:u w:val="single" w:color="000000"/>
              </w:rPr>
            </w:pPr>
            <w:r w:rsidRPr="00117BF5">
              <w:t>4</w:t>
            </w:r>
            <w:r>
              <w:tab/>
              <w:t>Is he in the living room?</w:t>
            </w:r>
          </w:p>
        </w:tc>
      </w:tr>
      <w:tr w:rsidR="001E01CB" w:rsidRPr="00685431" w14:paraId="21D6C0D6" w14:textId="77777777" w:rsidTr="001E01CB">
        <w:trPr>
          <w:cantSplit/>
          <w:trHeight w:val="397"/>
        </w:trPr>
        <w:tc>
          <w:tcPr>
            <w:tcW w:w="2778" w:type="dxa"/>
            <w:vAlign w:val="center"/>
          </w:tcPr>
          <w:p w14:paraId="73DEE2E7" w14:textId="77777777" w:rsidR="001E01CB" w:rsidRPr="00685431" w:rsidRDefault="001E01CB" w:rsidP="00331079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2778" w:type="dxa"/>
            <w:vAlign w:val="center"/>
          </w:tcPr>
          <w:p w14:paraId="48B3AE01" w14:textId="77777777" w:rsidR="001E01CB" w:rsidRPr="00685431" w:rsidRDefault="001E01CB" w:rsidP="00331079">
            <w:pPr>
              <w:pStyle w:val="activity-numbered--centered"/>
            </w:pPr>
            <w:r>
              <w:t>2</w:t>
            </w:r>
          </w:p>
        </w:tc>
        <w:tc>
          <w:tcPr>
            <w:tcW w:w="170" w:type="dxa"/>
          </w:tcPr>
          <w:p w14:paraId="30274065" w14:textId="77777777" w:rsidR="001E01CB" w:rsidRDefault="001E01CB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6CDE28F9" w14:textId="77777777" w:rsidR="001E01CB" w:rsidRDefault="001E01CB" w:rsidP="00331079">
            <w:pPr>
              <w:pStyle w:val="activity-numbered--centered"/>
            </w:pPr>
          </w:p>
        </w:tc>
      </w:tr>
      <w:tr w:rsidR="001E01CB" w14:paraId="3BD94074" w14:textId="77777777" w:rsidTr="00331079">
        <w:trPr>
          <w:cantSplit/>
          <w:trHeight w:val="1757"/>
        </w:trPr>
        <w:tc>
          <w:tcPr>
            <w:tcW w:w="2778" w:type="dxa"/>
            <w:vAlign w:val="center"/>
          </w:tcPr>
          <w:p w14:paraId="46B08644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BD01AFA" wp14:editId="5C239A8E">
                  <wp:extent cx="1069848" cy="1040129"/>
                  <wp:effectExtent l="0" t="0" r="0" b="1905"/>
                  <wp:docPr id="102631517" name="Picture 102631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9101" cy="10491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D1BC534" w14:textId="77777777" w:rsidR="001E01CB" w:rsidRDefault="001E01CB" w:rsidP="0033107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4AEEE7" wp14:editId="48C0BF67">
                  <wp:extent cx="1196469" cy="1023486"/>
                  <wp:effectExtent l="0" t="0" r="0" b="5715"/>
                  <wp:docPr id="102631518" name="Picture 102631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469" cy="1023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D694850" w14:textId="77777777" w:rsidR="001E01CB" w:rsidRDefault="001E01CB" w:rsidP="00331079">
            <w:pPr>
              <w:rPr>
                <w:noProof/>
              </w:rPr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3B07F89C" w14:textId="77777777" w:rsidR="001E01CB" w:rsidRDefault="001E01CB" w:rsidP="00331079">
            <w:pPr>
              <w:rPr>
                <w:noProof/>
              </w:rPr>
            </w:pPr>
          </w:p>
        </w:tc>
      </w:tr>
      <w:tr w:rsidR="001E01CB" w14:paraId="0DEA8FD5" w14:textId="77777777" w:rsidTr="001E01CB">
        <w:trPr>
          <w:cantSplit/>
          <w:trHeight w:val="454"/>
        </w:trPr>
        <w:tc>
          <w:tcPr>
            <w:tcW w:w="2778" w:type="dxa"/>
            <w:vAlign w:val="center"/>
          </w:tcPr>
          <w:p w14:paraId="188A7C6F" w14:textId="622088A8" w:rsidR="001E01CB" w:rsidRDefault="001E01CB" w:rsidP="00331079">
            <w:pPr>
              <w:pStyle w:val="activity-numbered--centered"/>
            </w:pPr>
            <w:r>
              <w:t>3</w:t>
            </w:r>
          </w:p>
        </w:tc>
        <w:tc>
          <w:tcPr>
            <w:tcW w:w="2778" w:type="dxa"/>
            <w:vAlign w:val="center"/>
          </w:tcPr>
          <w:p w14:paraId="13D45D15" w14:textId="24AFD45E" w:rsidR="001E01CB" w:rsidRDefault="001E01CB" w:rsidP="00331079">
            <w:pPr>
              <w:pStyle w:val="activity-numbered--centered"/>
            </w:pPr>
            <w:r>
              <w:t>4</w:t>
            </w:r>
          </w:p>
        </w:tc>
        <w:tc>
          <w:tcPr>
            <w:tcW w:w="170" w:type="dxa"/>
          </w:tcPr>
          <w:p w14:paraId="5503AF4B" w14:textId="77777777" w:rsidR="001E01CB" w:rsidRDefault="001E01CB" w:rsidP="00331079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0968A0B9" w14:textId="77777777" w:rsidR="001E01CB" w:rsidRDefault="001E01CB" w:rsidP="00331079">
            <w:pPr>
              <w:pStyle w:val="activity-numbered--centered"/>
            </w:pPr>
          </w:p>
        </w:tc>
      </w:tr>
    </w:tbl>
    <w:p w14:paraId="53459C6C" w14:textId="77777777" w:rsidR="00FD0FA2" w:rsidRPr="00683C0B" w:rsidRDefault="00FD0FA2" w:rsidP="00FD0FA2">
      <w:pPr>
        <w:pStyle w:val="marks"/>
        <w:spacing w:before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150D8802" w14:textId="25ED0E79" w:rsidR="00B40B86" w:rsidRPr="000F6548" w:rsidRDefault="00FD0FA2" w:rsidP="00097EF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27686840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5D25ED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27686840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5D25ED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40B86" w:rsidRPr="000F6548" w:rsidSect="00224951">
      <w:headerReference w:type="default" r:id="rId50"/>
      <w:footerReference w:type="default" r:id="rId51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057993" w14:textId="77777777" w:rsidR="00877A17" w:rsidRDefault="00877A17" w:rsidP="00B7780C">
      <w:r>
        <w:separator/>
      </w:r>
    </w:p>
  </w:endnote>
  <w:endnote w:type="continuationSeparator" w:id="0">
    <w:p w14:paraId="2572470F" w14:textId="77777777" w:rsidR="00877A17" w:rsidRDefault="00877A17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altName w:val="Calibri"/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A00000AF" w:usb1="4000204A" w:usb2="00000000" w:usb3="00000000" w:csb0="0000009B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28AD7D1A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3D54B4">
      <w:rPr>
        <w:rStyle w:val="PageNumber"/>
      </w:rPr>
      <w:t>Beehive 1</w:t>
    </w:r>
    <w:r w:rsidR="003D54B4" w:rsidRPr="00DA2675">
      <w:rPr>
        <w:rStyle w:val="PageNumber"/>
      </w:rPr>
      <w:t xml:space="preserve"> • </w:t>
    </w:r>
    <w:r w:rsidR="00A15F25">
      <w:rPr>
        <w:rStyle w:val="PageNumber"/>
      </w:rPr>
      <w:t>Progress</w:t>
    </w:r>
    <w:r w:rsidR="003D54B4">
      <w:rPr>
        <w:rStyle w:val="PageNumber"/>
      </w:rPr>
      <w:t xml:space="preserve"> 3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D42BD2F" w14:textId="77777777" w:rsidR="00877A17" w:rsidRDefault="00877A17" w:rsidP="00B7780C">
      <w:r>
        <w:separator/>
      </w:r>
    </w:p>
  </w:footnote>
  <w:footnote w:type="continuationSeparator" w:id="0">
    <w:p w14:paraId="2257538D" w14:textId="77777777" w:rsidR="00877A17" w:rsidRDefault="00877A17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1B1F3A6F">
          <wp:simplePos x="0" y="0"/>
          <wp:positionH relativeFrom="column">
            <wp:posOffset>101889</wp:posOffset>
          </wp:positionH>
          <wp:positionV relativeFrom="page">
            <wp:posOffset>73152</wp:posOffset>
          </wp:positionV>
          <wp:extent cx="1066800" cy="7112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800" cy="71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38B0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97EFC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107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01CB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5801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1023"/>
    <w:rsid w:val="00344305"/>
    <w:rsid w:val="0034484D"/>
    <w:rsid w:val="00347FCB"/>
    <w:rsid w:val="00351655"/>
    <w:rsid w:val="00355843"/>
    <w:rsid w:val="00355D2E"/>
    <w:rsid w:val="00355FFD"/>
    <w:rsid w:val="0036151A"/>
    <w:rsid w:val="0036220C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D54B4"/>
    <w:rsid w:val="003E3A35"/>
    <w:rsid w:val="003E57EB"/>
    <w:rsid w:val="003F07F1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627B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5E5A"/>
    <w:rsid w:val="0048725C"/>
    <w:rsid w:val="00487408"/>
    <w:rsid w:val="00490051"/>
    <w:rsid w:val="0049123C"/>
    <w:rsid w:val="004928B9"/>
    <w:rsid w:val="00493051"/>
    <w:rsid w:val="004930AF"/>
    <w:rsid w:val="004944D8"/>
    <w:rsid w:val="004976BC"/>
    <w:rsid w:val="00497767"/>
    <w:rsid w:val="00497996"/>
    <w:rsid w:val="004A223A"/>
    <w:rsid w:val="004A286A"/>
    <w:rsid w:val="004A29DE"/>
    <w:rsid w:val="004A36B3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E6BED"/>
    <w:rsid w:val="004F0AB9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2AE8"/>
    <w:rsid w:val="00523B49"/>
    <w:rsid w:val="00526D36"/>
    <w:rsid w:val="005345D1"/>
    <w:rsid w:val="00534BB1"/>
    <w:rsid w:val="0053534C"/>
    <w:rsid w:val="005356D6"/>
    <w:rsid w:val="00536CCD"/>
    <w:rsid w:val="00537811"/>
    <w:rsid w:val="005378BF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5ED"/>
    <w:rsid w:val="005D2A50"/>
    <w:rsid w:val="005D37A4"/>
    <w:rsid w:val="005D5829"/>
    <w:rsid w:val="005D63F0"/>
    <w:rsid w:val="005E0241"/>
    <w:rsid w:val="005E041F"/>
    <w:rsid w:val="005E46A8"/>
    <w:rsid w:val="005E54EE"/>
    <w:rsid w:val="005E5EA2"/>
    <w:rsid w:val="005F0298"/>
    <w:rsid w:val="005F3D57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3512D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5FD3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961D1"/>
    <w:rsid w:val="007A0B53"/>
    <w:rsid w:val="007A0BEC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5B80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B62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A17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1035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57D90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463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6041"/>
    <w:rsid w:val="009B273C"/>
    <w:rsid w:val="009B36CC"/>
    <w:rsid w:val="009B375D"/>
    <w:rsid w:val="009B3B87"/>
    <w:rsid w:val="009B44C9"/>
    <w:rsid w:val="009B5A7E"/>
    <w:rsid w:val="009C14AE"/>
    <w:rsid w:val="009C29E8"/>
    <w:rsid w:val="009C4084"/>
    <w:rsid w:val="009C463F"/>
    <w:rsid w:val="009C7821"/>
    <w:rsid w:val="009D0BBD"/>
    <w:rsid w:val="009D15EE"/>
    <w:rsid w:val="009D1A33"/>
    <w:rsid w:val="009D30E7"/>
    <w:rsid w:val="009D3B57"/>
    <w:rsid w:val="009D3B5A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15F25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E6A50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1C8E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3575"/>
    <w:rsid w:val="00BF5DC3"/>
    <w:rsid w:val="00C0231E"/>
    <w:rsid w:val="00C02D4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45F4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18AA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64E0B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0E83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5C05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DB4"/>
    <w:rsid w:val="00F81E4C"/>
    <w:rsid w:val="00F8280E"/>
    <w:rsid w:val="00F82FAD"/>
    <w:rsid w:val="00F871C3"/>
    <w:rsid w:val="00F90C5F"/>
    <w:rsid w:val="00F90D59"/>
    <w:rsid w:val="00F912D2"/>
    <w:rsid w:val="00F91CFA"/>
    <w:rsid w:val="00F92ACE"/>
    <w:rsid w:val="00F958CC"/>
    <w:rsid w:val="00F95C23"/>
    <w:rsid w:val="00F97F59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835B80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3179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g"/><Relationship Id="rId39" Type="http://schemas.openxmlformats.org/officeDocument/2006/relationships/image" Target="media/image29.jpeg"/><Relationship Id="rId21" Type="http://schemas.openxmlformats.org/officeDocument/2006/relationships/image" Target="media/image11.jpg"/><Relationship Id="rId34" Type="http://schemas.openxmlformats.org/officeDocument/2006/relationships/image" Target="media/image24.jpeg"/><Relationship Id="rId42" Type="http://schemas.openxmlformats.org/officeDocument/2006/relationships/image" Target="media/image32.jpg"/><Relationship Id="rId47" Type="http://schemas.openxmlformats.org/officeDocument/2006/relationships/image" Target="media/image37.emf"/><Relationship Id="rId50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jpeg"/><Relationship Id="rId24" Type="http://schemas.openxmlformats.org/officeDocument/2006/relationships/image" Target="media/image14.jpg"/><Relationship Id="rId32" Type="http://schemas.openxmlformats.org/officeDocument/2006/relationships/image" Target="media/image22.jpeg"/><Relationship Id="rId37" Type="http://schemas.openxmlformats.org/officeDocument/2006/relationships/image" Target="media/image27.jpg"/><Relationship Id="rId40" Type="http://schemas.openxmlformats.org/officeDocument/2006/relationships/image" Target="media/image30.jpeg"/><Relationship Id="rId45" Type="http://schemas.openxmlformats.org/officeDocument/2006/relationships/image" Target="media/image35.jpg"/><Relationship Id="rId53" Type="http://schemas.openxmlformats.org/officeDocument/2006/relationships/theme" Target="theme/theme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g"/><Relationship Id="rId43" Type="http://schemas.openxmlformats.org/officeDocument/2006/relationships/image" Target="media/image33.jpg"/><Relationship Id="rId48" Type="http://schemas.openxmlformats.org/officeDocument/2006/relationships/image" Target="media/image370.emf"/><Relationship Id="rId8" Type="http://schemas.openxmlformats.org/officeDocument/2006/relationships/webSettings" Target="web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emf"/><Relationship Id="rId25" Type="http://schemas.openxmlformats.org/officeDocument/2006/relationships/image" Target="media/image15.jp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g"/><Relationship Id="rId49" Type="http://schemas.openxmlformats.org/officeDocument/2006/relationships/image" Target="media/image3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9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B7431B9-8AFF-6F41-8D9B-3E550A5C21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29</TotalTime>
  <Pages>4</Pages>
  <Words>342</Words>
  <Characters>1950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22</cp:revision>
  <cp:lastPrinted>2022-05-11T11:29:00Z</cp:lastPrinted>
  <dcterms:created xsi:type="dcterms:W3CDTF">2022-05-12T09:49:00Z</dcterms:created>
  <dcterms:modified xsi:type="dcterms:W3CDTF">2022-07-08T12:33:00Z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